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31470" w14:textId="77777777" w:rsidR="009A6138" w:rsidRPr="00CF5983" w:rsidRDefault="009A6138" w:rsidP="007C0A55"/>
    <w:p w14:paraId="1AC4064C" w14:textId="77777777" w:rsidR="009A6138" w:rsidRPr="00CF5983" w:rsidRDefault="009A6138" w:rsidP="007C0A55"/>
    <w:p w14:paraId="6D3263F4" w14:textId="77777777" w:rsidR="009A6138" w:rsidRPr="00CF5983" w:rsidRDefault="009A6138" w:rsidP="007C0A55"/>
    <w:p w14:paraId="41317962" w14:textId="6C82E795" w:rsidR="009A6138" w:rsidRDefault="009A6138" w:rsidP="007C0A55"/>
    <w:p w14:paraId="74FB4014" w14:textId="65D63055" w:rsidR="00985EA4" w:rsidRDefault="00985EA4" w:rsidP="007C0A55"/>
    <w:p w14:paraId="65090A76" w14:textId="77777777" w:rsidR="00985EA4" w:rsidRPr="00CF5983" w:rsidRDefault="00985EA4" w:rsidP="007C0A55"/>
    <w:p w14:paraId="061A9851" w14:textId="77777777" w:rsidR="009A6138" w:rsidRPr="00CF5983" w:rsidRDefault="009A6138" w:rsidP="007C0A55"/>
    <w:p w14:paraId="4551FF77" w14:textId="77777777" w:rsidR="009A6138" w:rsidRPr="00CF5983" w:rsidRDefault="009A6138" w:rsidP="007C0A55"/>
    <w:p w14:paraId="75C2603A" w14:textId="77777777" w:rsidR="009A6138" w:rsidRPr="00CF5983" w:rsidRDefault="009A6138" w:rsidP="007C0A55"/>
    <w:p w14:paraId="4168746B" w14:textId="5BD6D75A" w:rsidR="009A6138" w:rsidRPr="00985EA4" w:rsidRDefault="00070279" w:rsidP="009A6138">
      <w:pPr>
        <w:jc w:val="center"/>
        <w:rPr>
          <w:rFonts w:cs="Times New Roman"/>
          <w:sz w:val="72"/>
          <w:szCs w:val="72"/>
        </w:rPr>
      </w:pPr>
      <w:r w:rsidRPr="00985EA4">
        <w:rPr>
          <w:rFonts w:cs="Times New Roman"/>
          <w:b/>
          <w:sz w:val="72"/>
          <w:szCs w:val="72"/>
        </w:rPr>
        <w:t>Politika č. 8</w:t>
      </w:r>
    </w:p>
    <w:p w14:paraId="5F46FC25" w14:textId="4F8B06EC" w:rsidR="009A6138" w:rsidRPr="00985EA4" w:rsidRDefault="009A6138" w:rsidP="009A6138">
      <w:pPr>
        <w:jc w:val="center"/>
        <w:rPr>
          <w:rFonts w:cs="Times New Roman"/>
          <w:b/>
          <w:sz w:val="72"/>
          <w:szCs w:val="72"/>
        </w:rPr>
      </w:pPr>
      <w:r w:rsidRPr="00985EA4">
        <w:rPr>
          <w:rFonts w:cs="Times New Roman"/>
          <w:b/>
          <w:sz w:val="72"/>
          <w:szCs w:val="72"/>
        </w:rPr>
        <w:t>Politika bezpečného chování uživatelů</w:t>
      </w:r>
      <w:r w:rsidR="005A1531" w:rsidRPr="00985EA4">
        <w:rPr>
          <w:rFonts w:cs="Times New Roman"/>
          <w:b/>
          <w:sz w:val="72"/>
          <w:szCs w:val="72"/>
        </w:rPr>
        <w:br/>
      </w:r>
    </w:p>
    <w:p w14:paraId="4143F806" w14:textId="77777777" w:rsidR="009A6138" w:rsidRPr="00CF5983" w:rsidRDefault="009A6138" w:rsidP="009A6138">
      <w:pPr>
        <w:jc w:val="center"/>
      </w:pPr>
    </w:p>
    <w:p w14:paraId="678EDD30" w14:textId="77777777" w:rsidR="009A6138" w:rsidRPr="00CF5983" w:rsidRDefault="009A6138" w:rsidP="009A6138">
      <w:pPr>
        <w:jc w:val="center"/>
      </w:pPr>
    </w:p>
    <w:p w14:paraId="6EC86090" w14:textId="77777777" w:rsidR="009A6138" w:rsidRPr="00CF5983" w:rsidRDefault="009A6138" w:rsidP="009A6138">
      <w:pPr>
        <w:jc w:val="center"/>
      </w:pPr>
    </w:p>
    <w:p w14:paraId="182D6442" w14:textId="77777777" w:rsidR="009A6138" w:rsidRPr="00CF5983" w:rsidRDefault="009A6138" w:rsidP="009A6138">
      <w:pPr>
        <w:jc w:val="center"/>
      </w:pPr>
    </w:p>
    <w:p w14:paraId="206BF9D7" w14:textId="77777777" w:rsidR="009A6138" w:rsidRPr="00CF5983" w:rsidRDefault="009A6138" w:rsidP="009A6138">
      <w:pPr>
        <w:jc w:val="center"/>
      </w:pPr>
    </w:p>
    <w:p w14:paraId="695C79FB" w14:textId="77777777" w:rsidR="009A6138" w:rsidRPr="00CF5983" w:rsidRDefault="009A6138" w:rsidP="009A6138">
      <w:pPr>
        <w:jc w:val="center"/>
      </w:pPr>
    </w:p>
    <w:p w14:paraId="42139BCC" w14:textId="2D29FEF9" w:rsidR="00070279" w:rsidRPr="00CF5983" w:rsidRDefault="00070279">
      <w:r w:rsidRPr="00CF5983">
        <w:br w:type="page"/>
      </w:r>
    </w:p>
    <w:p w14:paraId="054CBB41" w14:textId="77777777" w:rsidR="00F06E6F" w:rsidRPr="00CF5983" w:rsidRDefault="00F06E6F" w:rsidP="008D0FF9">
      <w:pPr>
        <w:pStyle w:val="Nadpis1"/>
      </w:pPr>
      <w:bookmarkStart w:id="0" w:name="_Toc103003956"/>
      <w:r w:rsidRPr="00CF5983">
        <w:lastRenderedPageBreak/>
        <w:t>Obsah</w:t>
      </w:r>
      <w:bookmarkEnd w:id="0"/>
    </w:p>
    <w:bookmarkStart w:id="1" w:name="_GoBack"/>
    <w:bookmarkEnd w:id="1"/>
    <w:p w14:paraId="0ECF15FF" w14:textId="5A1C7AA9" w:rsidR="008D5A54" w:rsidRDefault="00854943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 w:rsidRPr="00CF5983">
        <w:rPr>
          <w:b/>
          <w:bCs/>
        </w:rPr>
        <w:fldChar w:fldCharType="begin"/>
      </w:r>
      <w:r w:rsidRPr="00CF5983">
        <w:rPr>
          <w:b/>
          <w:bCs/>
        </w:rPr>
        <w:instrText xml:space="preserve"> TOC \o "1-3" \h \z \u </w:instrText>
      </w:r>
      <w:r w:rsidRPr="00CF5983">
        <w:rPr>
          <w:b/>
          <w:bCs/>
        </w:rPr>
        <w:fldChar w:fldCharType="separate"/>
      </w:r>
      <w:hyperlink w:anchor="_Toc103003956" w:history="1">
        <w:r w:rsidR="008D5A54" w:rsidRPr="003E1FE8">
          <w:rPr>
            <w:rStyle w:val="Hypertextovodkaz"/>
            <w:noProof/>
          </w:rPr>
          <w:t>1</w:t>
        </w:r>
        <w:r w:rsidR="008D5A54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8D5A54" w:rsidRPr="003E1FE8">
          <w:rPr>
            <w:rStyle w:val="Hypertextovodkaz"/>
            <w:noProof/>
          </w:rPr>
          <w:t>Obsah</w:t>
        </w:r>
        <w:r w:rsidR="008D5A54">
          <w:rPr>
            <w:noProof/>
            <w:webHidden/>
          </w:rPr>
          <w:tab/>
        </w:r>
        <w:r w:rsidR="008D5A54">
          <w:rPr>
            <w:noProof/>
            <w:webHidden/>
          </w:rPr>
          <w:fldChar w:fldCharType="begin"/>
        </w:r>
        <w:r w:rsidR="008D5A54">
          <w:rPr>
            <w:noProof/>
            <w:webHidden/>
          </w:rPr>
          <w:instrText xml:space="preserve"> PAGEREF _Toc103003956 \h </w:instrText>
        </w:r>
        <w:r w:rsidR="008D5A54">
          <w:rPr>
            <w:noProof/>
            <w:webHidden/>
          </w:rPr>
        </w:r>
        <w:r w:rsidR="008D5A54">
          <w:rPr>
            <w:noProof/>
            <w:webHidden/>
          </w:rPr>
          <w:fldChar w:fldCharType="separate"/>
        </w:r>
        <w:r w:rsidR="008D5A54">
          <w:rPr>
            <w:noProof/>
            <w:webHidden/>
          </w:rPr>
          <w:t>2</w:t>
        </w:r>
        <w:r w:rsidR="008D5A54">
          <w:rPr>
            <w:noProof/>
            <w:webHidden/>
          </w:rPr>
          <w:fldChar w:fldCharType="end"/>
        </w:r>
      </w:hyperlink>
    </w:p>
    <w:p w14:paraId="398B93A8" w14:textId="2A852E52" w:rsidR="008D5A54" w:rsidRDefault="008D5A54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957" w:history="1">
        <w:r w:rsidRPr="003E1FE8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E1FE8">
          <w:rPr>
            <w:rStyle w:val="Hypertextovodkaz"/>
            <w:noProof/>
          </w:rPr>
          <w:t>Preambule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_Toc103003957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AAC5A77" w14:textId="13FBB036" w:rsidR="008D5A54" w:rsidRDefault="008D5A54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958" w:history="1">
        <w:r w:rsidRPr="003E1FE8"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E1FE8">
          <w:rPr>
            <w:rStyle w:val="Hypertextovodkaz"/>
            <w:noProof/>
          </w:rPr>
          <w:t>Zkratky a pojmy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_Toc103003958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117572F" w14:textId="2EA82C2F" w:rsidR="008D5A54" w:rsidRDefault="008D5A54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959" w:history="1">
        <w:r w:rsidRPr="003E1FE8">
          <w:rPr>
            <w:rStyle w:val="Hypertextovodkaz"/>
            <w:noProof/>
          </w:rPr>
          <w:t>4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E1FE8">
          <w:rPr>
            <w:rStyle w:val="Hypertextovodkaz"/>
            <w:noProof/>
          </w:rPr>
          <w:t>Pravidla pro bezpečné nakládání s aktivy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_Toc103003959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7785247" w14:textId="484915CF" w:rsidR="008D5A54" w:rsidRDefault="008D5A54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960" w:history="1">
        <w:r w:rsidRPr="003E1FE8">
          <w:rPr>
            <w:rStyle w:val="Hypertextovodkaz"/>
            <w:noProof/>
          </w:rPr>
          <w:t>4.1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E1FE8">
          <w:rPr>
            <w:rStyle w:val="Hypertextovodkaz"/>
            <w:noProof/>
          </w:rPr>
          <w:t>Obecná pravidla pro bezpečné nakládání s aktivy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_Toc103003960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DF97470" w14:textId="0FE1EC93" w:rsidR="008D5A54" w:rsidRDefault="008D5A54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961" w:history="1">
        <w:r w:rsidRPr="003E1FE8">
          <w:rPr>
            <w:rStyle w:val="Hypertextovodkaz"/>
            <w:noProof/>
          </w:rPr>
          <w:t>4.2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E1FE8">
          <w:rPr>
            <w:rStyle w:val="Hypertextovodkaz"/>
            <w:noProof/>
          </w:rPr>
          <w:t>Pravidla pro nakládání s informacemi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_Toc103003961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5F4E1CD" w14:textId="1A79A35A" w:rsidR="008D5A54" w:rsidRDefault="008D5A54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962" w:history="1">
        <w:r w:rsidRPr="003E1FE8">
          <w:rPr>
            <w:rStyle w:val="Hypertextovodkaz"/>
            <w:noProof/>
          </w:rPr>
          <w:t>4.3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E1FE8">
          <w:rPr>
            <w:rStyle w:val="Hypertextovodkaz"/>
            <w:noProof/>
          </w:rPr>
          <w:t>Pravidla pro nakládání s výpočetní technikou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_Toc103003962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E874BA3" w14:textId="32B820F5" w:rsidR="008D5A54" w:rsidRDefault="008D5A54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963" w:history="1">
        <w:r w:rsidRPr="003E1FE8">
          <w:rPr>
            <w:rStyle w:val="Hypertextovodkaz"/>
            <w:noProof/>
          </w:rPr>
          <w:t>4.4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E1FE8">
          <w:rPr>
            <w:rStyle w:val="Hypertextovodkaz"/>
            <w:noProof/>
          </w:rPr>
          <w:t>Pravidla pro neobsluhovaná zařízení a pracoviště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_Toc103003963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76DA813" w14:textId="36EE1A8A" w:rsidR="008D5A54" w:rsidRDefault="008D5A54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964" w:history="1">
        <w:r w:rsidRPr="003E1FE8">
          <w:rPr>
            <w:rStyle w:val="Hypertextovodkaz"/>
            <w:noProof/>
          </w:rPr>
          <w:t>4.5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E1FE8">
          <w:rPr>
            <w:rStyle w:val="Hypertextovodkaz"/>
            <w:noProof/>
          </w:rPr>
          <w:t>Pravidla pro hlášení bezpečnostních událostí a incidentů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_Toc103003964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4D59E0C" w14:textId="1B009D36" w:rsidR="008D5A54" w:rsidRDefault="008D5A54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965" w:history="1">
        <w:r w:rsidRPr="003E1FE8">
          <w:rPr>
            <w:rStyle w:val="Hypertextovodkaz"/>
            <w:noProof/>
          </w:rPr>
          <w:t>5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E1FE8">
          <w:rPr>
            <w:rStyle w:val="Hypertextovodkaz"/>
            <w:noProof/>
          </w:rPr>
          <w:t>Bezpečné použití autentizačních údajů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_Toc103003965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21CEE3A" w14:textId="20848A86" w:rsidR="008D5A54" w:rsidRDefault="008D5A54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966" w:history="1">
        <w:r w:rsidRPr="003E1FE8">
          <w:rPr>
            <w:rStyle w:val="Hypertextovodkaz"/>
            <w:noProof/>
          </w:rPr>
          <w:t>5.1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E1FE8">
          <w:rPr>
            <w:rStyle w:val="Hypertextovodkaz"/>
            <w:noProof/>
          </w:rPr>
          <w:t>Obecná pravidla pro použití účtů a autentizačních údajů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_Toc103003966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AEC05EF" w14:textId="1FFEE2DD" w:rsidR="008D5A54" w:rsidRDefault="008D5A54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967" w:history="1">
        <w:r w:rsidRPr="003E1FE8">
          <w:rPr>
            <w:rStyle w:val="Hypertextovodkaz"/>
            <w:noProof/>
          </w:rPr>
          <w:t>5.2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E1FE8">
          <w:rPr>
            <w:rStyle w:val="Hypertextovodkaz"/>
            <w:noProof/>
          </w:rPr>
          <w:t>Pravidla pro tvorbu a používání hesel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_Toc103003967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BAC53A7" w14:textId="246A2336" w:rsidR="008D5A54" w:rsidRDefault="008D5A54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968" w:history="1">
        <w:r w:rsidRPr="003E1FE8">
          <w:rPr>
            <w:rStyle w:val="Hypertextovodkaz"/>
            <w:noProof/>
          </w:rPr>
          <w:t>5.3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E1FE8">
          <w:rPr>
            <w:rStyle w:val="Hypertextovodkaz"/>
            <w:noProof/>
          </w:rPr>
          <w:t>Pravidla pro používání klíčů, certifikátů a čipových karet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_Toc103003968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11FF7D" w14:textId="69610FF2" w:rsidR="008D5A54" w:rsidRDefault="008D5A54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969" w:history="1">
        <w:r w:rsidRPr="003E1FE8">
          <w:rPr>
            <w:rStyle w:val="Hypertextovodkaz"/>
            <w:noProof/>
          </w:rPr>
          <w:t>6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E1FE8">
          <w:rPr>
            <w:rStyle w:val="Hypertextovodkaz"/>
            <w:noProof/>
          </w:rPr>
          <w:t>Bezpečný vzdálený přístup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_Toc103003969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68345BC" w14:textId="5E0DF4A1" w:rsidR="008D5A54" w:rsidRDefault="008D5A54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970" w:history="1">
        <w:r w:rsidRPr="003E1FE8">
          <w:rPr>
            <w:rStyle w:val="Hypertextovodkaz"/>
            <w:noProof/>
          </w:rPr>
          <w:t>7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E1FE8">
          <w:rPr>
            <w:rStyle w:val="Hypertextovodkaz"/>
            <w:noProof/>
          </w:rPr>
          <w:t>Bezpečné použití elektronické pošty a přístupu na internet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_Toc103003970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51729A5" w14:textId="01125111" w:rsidR="008D5A54" w:rsidRDefault="008D5A54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971" w:history="1">
        <w:r w:rsidRPr="003E1FE8">
          <w:rPr>
            <w:rStyle w:val="Hypertextovodkaz"/>
            <w:noProof/>
          </w:rPr>
          <w:t>7.1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E1FE8">
          <w:rPr>
            <w:rStyle w:val="Hypertextovodkaz"/>
            <w:noProof/>
          </w:rPr>
          <w:t>Obecná pravidla pro přenos informací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_Toc103003971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4A56B99" w14:textId="5BB0E1FB" w:rsidR="008D5A54" w:rsidRDefault="008D5A54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972" w:history="1">
        <w:r w:rsidRPr="003E1FE8">
          <w:rPr>
            <w:rStyle w:val="Hypertextovodkaz"/>
            <w:noProof/>
          </w:rPr>
          <w:t>7.2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E1FE8">
          <w:rPr>
            <w:rStyle w:val="Hypertextovodkaz"/>
            <w:noProof/>
          </w:rPr>
          <w:t>Pravidla pro bezpečné použití elektronické pošty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_Toc103003972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91D7917" w14:textId="6BAF0DB9" w:rsidR="008D5A54" w:rsidRDefault="008D5A54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973" w:history="1">
        <w:r w:rsidRPr="003E1FE8">
          <w:rPr>
            <w:rStyle w:val="Hypertextovodkaz"/>
            <w:noProof/>
          </w:rPr>
          <w:t>7.3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E1FE8">
          <w:rPr>
            <w:rStyle w:val="Hypertextovodkaz"/>
            <w:noProof/>
          </w:rPr>
          <w:t>Pravidla pro bezpečný přístup na internet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_Toc103003973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ABB3D26" w14:textId="3817DAF2" w:rsidR="008D5A54" w:rsidRDefault="008D5A54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974" w:history="1">
        <w:r w:rsidRPr="003E1FE8">
          <w:rPr>
            <w:rStyle w:val="Hypertextovodkaz"/>
            <w:noProof/>
          </w:rPr>
          <w:t>7.4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E1FE8">
          <w:rPr>
            <w:rStyle w:val="Hypertextovodkaz"/>
            <w:noProof/>
          </w:rPr>
          <w:t>Pravidla pro sdělování informací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_Toc103003974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C25B3D1" w14:textId="0528D9ED" w:rsidR="008D5A54" w:rsidRDefault="008D5A54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975" w:history="1">
        <w:r w:rsidRPr="003E1FE8">
          <w:rPr>
            <w:rStyle w:val="Hypertextovodkaz"/>
            <w:noProof/>
          </w:rPr>
          <w:t>8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E1FE8">
          <w:rPr>
            <w:rStyle w:val="Hypertextovodkaz"/>
            <w:noProof/>
          </w:rPr>
          <w:t>Bezpečné chování na sociálních sítích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_Toc103003975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D70510A" w14:textId="61B9B078" w:rsidR="008D5A54" w:rsidRDefault="008D5A54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976" w:history="1">
        <w:r w:rsidRPr="003E1FE8">
          <w:rPr>
            <w:rStyle w:val="Hypertextovodkaz"/>
            <w:noProof/>
          </w:rPr>
          <w:t>9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3E1FE8">
          <w:rPr>
            <w:rStyle w:val="Hypertextovodkaz"/>
            <w:noProof/>
          </w:rPr>
          <w:t>Bezpečnost ve vztahu k mobilním zařízením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_Toc103003976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39A1C35" w14:textId="1BA11C80" w:rsidR="008D0FF9" w:rsidRPr="00CF5983" w:rsidRDefault="00854943" w:rsidP="00173BF5">
      <w:pPr>
        <w:jc w:val="both"/>
        <w:rPr>
          <w:b/>
          <w:bCs/>
        </w:rPr>
      </w:pPr>
      <w:r w:rsidRPr="00CF5983">
        <w:rPr>
          <w:b/>
          <w:bCs/>
        </w:rPr>
        <w:fldChar w:fldCharType="end"/>
      </w:r>
    </w:p>
    <w:p w14:paraId="2A391451" w14:textId="77777777" w:rsidR="008D0FF9" w:rsidRPr="00CF5983" w:rsidRDefault="008D0FF9" w:rsidP="00173BF5">
      <w:pPr>
        <w:jc w:val="both"/>
        <w:rPr>
          <w:b/>
          <w:bCs/>
        </w:rPr>
      </w:pPr>
    </w:p>
    <w:p w14:paraId="6ACD32F4" w14:textId="77777777" w:rsidR="008D0FF9" w:rsidRPr="00CF5983" w:rsidRDefault="008D0FF9" w:rsidP="00537C93">
      <w:pPr>
        <w:pStyle w:val="Nadpis1"/>
        <w:pageBreakBefore/>
        <w:ind w:left="431" w:hanging="431"/>
      </w:pPr>
      <w:bookmarkStart w:id="2" w:name="_Toc103003957"/>
      <w:r w:rsidRPr="00CF5983">
        <w:lastRenderedPageBreak/>
        <w:t>Preambule</w:t>
      </w:r>
      <w:bookmarkEnd w:id="2"/>
    </w:p>
    <w:p w14:paraId="5D289813" w14:textId="77777777" w:rsidR="00D1133D" w:rsidRPr="00CF5983" w:rsidRDefault="00B51A9F" w:rsidP="00BC38F1">
      <w:pPr>
        <w:pStyle w:val="Bodpedpisu"/>
      </w:pPr>
      <w:r w:rsidRPr="00CF5983">
        <w:t>Politika bezpečného chování uživatelů</w:t>
      </w:r>
      <w:r w:rsidR="001C2C0B" w:rsidRPr="00CF5983">
        <w:t xml:space="preserve"> je </w:t>
      </w:r>
      <w:r w:rsidR="00631189" w:rsidRPr="00CF5983">
        <w:rPr>
          <w:b/>
        </w:rPr>
        <w:t>dílčí</w:t>
      </w:r>
      <w:r w:rsidR="006B350B" w:rsidRPr="00CF5983">
        <w:rPr>
          <w:b/>
        </w:rPr>
        <w:t xml:space="preserve"> </w:t>
      </w:r>
      <w:r w:rsidR="001C2C0B" w:rsidRPr="00CF5983">
        <w:rPr>
          <w:b/>
        </w:rPr>
        <w:t>bezpečnostní politikou definující pravidla bezpečného chování uživatelů v informačních systémech resortu spravedlnosti</w:t>
      </w:r>
      <w:r w:rsidR="00046537" w:rsidRPr="00CF5983">
        <w:t xml:space="preserve"> (</w:t>
      </w:r>
      <w:r w:rsidR="00F92A82" w:rsidRPr="004647A9">
        <w:t xml:space="preserve">jak v </w:t>
      </w:r>
      <w:r w:rsidR="00F92A82" w:rsidRPr="004647A9">
        <w:rPr>
          <w:i/>
        </w:rPr>
        <w:t>klíčových informačních systémech</w:t>
      </w:r>
      <w:r w:rsidR="00F92A82" w:rsidRPr="004647A9">
        <w:t xml:space="preserve">, </w:t>
      </w:r>
      <w:r w:rsidR="00F92A82" w:rsidRPr="004647A9">
        <w:rPr>
          <w:i/>
        </w:rPr>
        <w:t>klíčových podpůrných systémech</w:t>
      </w:r>
      <w:r w:rsidR="00F92A82" w:rsidRPr="004647A9">
        <w:t xml:space="preserve">, tak i </w:t>
      </w:r>
      <w:r w:rsidR="00F92A82" w:rsidRPr="004647A9">
        <w:rPr>
          <w:i/>
        </w:rPr>
        <w:t>běžných informačních systémech</w:t>
      </w:r>
      <w:r w:rsidR="00046537" w:rsidRPr="00CF5983">
        <w:t>)</w:t>
      </w:r>
      <w:r w:rsidR="00D1133D" w:rsidRPr="00CF5983">
        <w:t xml:space="preserve">, </w:t>
      </w:r>
      <w:r w:rsidR="008775DF" w:rsidRPr="00CF5983">
        <w:t>přičemž vychází z</w:t>
      </w:r>
      <w:r w:rsidR="00A04B82" w:rsidRPr="00CF5983">
        <w:t> </w:t>
      </w:r>
      <w:r w:rsidR="00FA2102" w:rsidRPr="00CF5983">
        <w:t>I</w:t>
      </w:r>
      <w:r w:rsidR="00A04B82" w:rsidRPr="00CF5983">
        <w:t>nstrukce (</w:t>
      </w:r>
      <w:r w:rsidR="008775DF" w:rsidRPr="00CF5983">
        <w:t>Politiky systému řízení</w:t>
      </w:r>
      <w:r w:rsidR="00A04B82" w:rsidRPr="00CF5983">
        <w:t>)</w:t>
      </w:r>
      <w:r w:rsidR="008775DF" w:rsidRPr="00CF5983">
        <w:t xml:space="preserve"> a je jí podřízen</w:t>
      </w:r>
      <w:r w:rsidR="00A04B82" w:rsidRPr="00CF5983">
        <w:t>a</w:t>
      </w:r>
      <w:r w:rsidR="00D1133D" w:rsidRPr="00CF5983">
        <w:t>.</w:t>
      </w:r>
    </w:p>
    <w:p w14:paraId="795EFE38" w14:textId="31D059A2" w:rsidR="00D1133D" w:rsidRPr="00CF5983" w:rsidRDefault="00D1133D" w:rsidP="00BC38F1">
      <w:pPr>
        <w:pStyle w:val="Bodpedpisu"/>
      </w:pPr>
      <w:r w:rsidRPr="00CF5983">
        <w:t>Oblast působnosti této politiky je shodná s hranicí systému řízení bezpečnosti informací uvedenou v</w:t>
      </w:r>
      <w:r w:rsidR="00B41EAC" w:rsidRPr="00CF5983">
        <w:t> </w:t>
      </w:r>
      <w:r w:rsidR="00FA2102" w:rsidRPr="00CF5983">
        <w:t>Instrukci</w:t>
      </w:r>
      <w:r w:rsidR="00B41EAC" w:rsidRPr="00CF5983">
        <w:t xml:space="preserve"> (tedy ICT resortu spravedlnosti)</w:t>
      </w:r>
      <w:r w:rsidRPr="00CF5983">
        <w:t>.</w:t>
      </w:r>
    </w:p>
    <w:p w14:paraId="2402BC56" w14:textId="1A845736" w:rsidR="002A5DB4" w:rsidRPr="00CF5983" w:rsidRDefault="001C7679" w:rsidP="00BC38F1">
      <w:pPr>
        <w:pStyle w:val="Bodpedpisu"/>
      </w:pPr>
      <w:r w:rsidRPr="00CF5983">
        <w:t>Odpovědnost za dodržování ustanovení této politiky mají všichni pracovníci a smluvní partneři justičních složek, kteří s ní musí být prokazatelně seznámeni. Ustanovení této politiky musí být zohledněna v právních jednáních justičních složek včetně právních jednání s externími subjekty.</w:t>
      </w:r>
    </w:p>
    <w:p w14:paraId="188D75C6" w14:textId="77777777" w:rsidR="00D1133D" w:rsidRPr="00CF5983" w:rsidRDefault="00D1133D" w:rsidP="00D1133D">
      <w:pPr>
        <w:pStyle w:val="Nadpis1"/>
      </w:pPr>
      <w:bookmarkStart w:id="3" w:name="_Toc103003958"/>
      <w:r w:rsidRPr="00CF5983">
        <w:t>Zkratky a pojmy</w:t>
      </w:r>
      <w:bookmarkEnd w:id="3"/>
    </w:p>
    <w:p w14:paraId="05EBF58A" w14:textId="77777777" w:rsidR="0089452F" w:rsidRPr="00CF5983" w:rsidRDefault="00D1133D" w:rsidP="008D2CD4">
      <w:pPr>
        <w:pStyle w:val="Bodpedpisu"/>
      </w:pPr>
      <w:r w:rsidRPr="00CF5983">
        <w:t xml:space="preserve">V této politice </w:t>
      </w:r>
      <w:r w:rsidR="005668E7" w:rsidRPr="00CF5983">
        <w:t>jsou použity zkratky a pojmy z </w:t>
      </w:r>
      <w:r w:rsidR="00FA2102" w:rsidRPr="00CF5983">
        <w:t>Instrukce</w:t>
      </w:r>
      <w:r w:rsidR="005668E7" w:rsidRPr="00CF5983">
        <w:t xml:space="preserve">. </w:t>
      </w:r>
    </w:p>
    <w:p w14:paraId="0FDD2BB3" w14:textId="77777777" w:rsidR="008D0FF9" w:rsidRPr="00CF5983" w:rsidRDefault="008D0FF9" w:rsidP="008D0FF9">
      <w:pPr>
        <w:pStyle w:val="Nadpis1"/>
      </w:pPr>
      <w:bookmarkStart w:id="4" w:name="_Toc103003959"/>
      <w:r w:rsidRPr="00CF5983">
        <w:t>Pravidla pro bezpečné nakládání s</w:t>
      </w:r>
      <w:r w:rsidR="00882C91" w:rsidRPr="00CF5983">
        <w:t> </w:t>
      </w:r>
      <w:r w:rsidRPr="00CF5983">
        <w:t>aktivy</w:t>
      </w:r>
      <w:bookmarkEnd w:id="4"/>
    </w:p>
    <w:p w14:paraId="32E236D0" w14:textId="77777777" w:rsidR="00882C91" w:rsidRPr="00CF5983" w:rsidRDefault="00882C91" w:rsidP="003C09BA">
      <w:pPr>
        <w:pStyle w:val="Nadpis2"/>
      </w:pPr>
      <w:bookmarkStart w:id="5" w:name="_Toc103003960"/>
      <w:r w:rsidRPr="00CF5983">
        <w:t>Obecná pravidla</w:t>
      </w:r>
      <w:r w:rsidR="00C277C2" w:rsidRPr="00CF5983">
        <w:t xml:space="preserve"> </w:t>
      </w:r>
      <w:r w:rsidR="003C09BA" w:rsidRPr="00CF5983">
        <w:t>pro bezpečné nakládání s</w:t>
      </w:r>
      <w:r w:rsidR="002C3D88" w:rsidRPr="00CF5983">
        <w:t> </w:t>
      </w:r>
      <w:r w:rsidR="003C09BA" w:rsidRPr="00CF5983">
        <w:t>aktivy</w:t>
      </w:r>
      <w:bookmarkEnd w:id="5"/>
    </w:p>
    <w:p w14:paraId="2B5D99AA" w14:textId="77777777" w:rsidR="00082C84" w:rsidRPr="00CF5983" w:rsidRDefault="00856DAC" w:rsidP="00BC38F1">
      <w:pPr>
        <w:pStyle w:val="Bodpedpisu"/>
      </w:pPr>
      <w:r w:rsidRPr="00CF5983">
        <w:t xml:space="preserve">Uživatelé </w:t>
      </w:r>
      <w:r w:rsidR="00894A81" w:rsidRPr="00CF5983">
        <w:t xml:space="preserve">a </w:t>
      </w:r>
      <w:r w:rsidR="00FE2F41" w:rsidRPr="00CF5983">
        <w:rPr>
          <w:i/>
        </w:rPr>
        <w:t>s</w:t>
      </w:r>
      <w:r w:rsidRPr="00CF5983">
        <w:rPr>
          <w:i/>
        </w:rPr>
        <w:t xml:space="preserve">právci </w:t>
      </w:r>
      <w:r w:rsidR="00133AA6" w:rsidRPr="00CF5983">
        <w:rPr>
          <w:i/>
        </w:rPr>
        <w:t>IS</w:t>
      </w:r>
      <w:r w:rsidR="006B350B" w:rsidRPr="00CF5983">
        <w:rPr>
          <w:i/>
        </w:rPr>
        <w:t xml:space="preserve"> </w:t>
      </w:r>
      <w:r w:rsidRPr="00CF5983">
        <w:t xml:space="preserve">smí </w:t>
      </w:r>
      <w:r w:rsidR="00313FEF" w:rsidRPr="00CF5983">
        <w:t>používat</w:t>
      </w:r>
      <w:r w:rsidR="00F249BC" w:rsidRPr="00CF5983">
        <w:t> </w:t>
      </w:r>
      <w:r w:rsidR="00313FEF" w:rsidRPr="00CF5983">
        <w:t>aktiva</w:t>
      </w:r>
      <w:r w:rsidR="006B350B" w:rsidRPr="00CF5983">
        <w:t xml:space="preserve"> </w:t>
      </w:r>
      <w:r w:rsidR="00435897" w:rsidRPr="00CF5983">
        <w:t xml:space="preserve">resortu </w:t>
      </w:r>
      <w:r w:rsidR="00385761" w:rsidRPr="00CF5983">
        <w:t>spravedlnosti</w:t>
      </w:r>
      <w:r w:rsidR="006B350B" w:rsidRPr="00CF5983">
        <w:t xml:space="preserve"> </w:t>
      </w:r>
      <w:r w:rsidRPr="00CF5983">
        <w:t xml:space="preserve">výhradně za </w:t>
      </w:r>
      <w:r w:rsidR="00E72855" w:rsidRPr="00CF5983">
        <w:t xml:space="preserve">účelem plnění </w:t>
      </w:r>
      <w:r w:rsidR="001E6B48" w:rsidRPr="00CF5983">
        <w:t>pracovních</w:t>
      </w:r>
      <w:r w:rsidR="00FA2102" w:rsidRPr="00CF5983">
        <w:t>/</w:t>
      </w:r>
      <w:r w:rsidR="00F46155" w:rsidRPr="00CF5983">
        <w:t xml:space="preserve">služebních </w:t>
      </w:r>
      <w:r w:rsidR="00E72855" w:rsidRPr="00CF5983">
        <w:t>povinností uvedených v popisu pracovní</w:t>
      </w:r>
      <w:r w:rsidR="00C277C2" w:rsidRPr="00CF5983">
        <w:t>/služební</w:t>
      </w:r>
      <w:r w:rsidR="00E72855" w:rsidRPr="00CF5983">
        <w:t xml:space="preserve"> pozice</w:t>
      </w:r>
      <w:r w:rsidR="009C346C" w:rsidRPr="00CF5983">
        <w:t>,</w:t>
      </w:r>
      <w:r w:rsidR="00C277C2" w:rsidRPr="00CF5983">
        <w:t xml:space="preserve"> </w:t>
      </w:r>
      <w:r w:rsidR="00DE2A5B" w:rsidRPr="00CF5983">
        <w:t>resp.</w:t>
      </w:r>
      <w:r w:rsidR="00882C91" w:rsidRPr="00CF5983">
        <w:t xml:space="preserve"> v</w:t>
      </w:r>
      <w:r w:rsidR="009C346C" w:rsidRPr="00CF5983">
        <w:t> </w:t>
      </w:r>
      <w:r w:rsidR="00E72855" w:rsidRPr="00CF5983">
        <w:t xml:space="preserve">bezpečnostní, provozní </w:t>
      </w:r>
      <w:r w:rsidR="00DE2A5B" w:rsidRPr="00CF5983">
        <w:t>nebo</w:t>
      </w:r>
      <w:r w:rsidR="006B350B" w:rsidRPr="00CF5983">
        <w:t xml:space="preserve"> </w:t>
      </w:r>
      <w:r w:rsidR="00082C84" w:rsidRPr="00CF5983">
        <w:t>systémové</w:t>
      </w:r>
      <w:r w:rsidR="00E72855" w:rsidRPr="00CF5983">
        <w:t xml:space="preserve"> dokumentaci. </w:t>
      </w:r>
      <w:r w:rsidR="00E72855" w:rsidRPr="00CF5983">
        <w:rPr>
          <w:i/>
        </w:rPr>
        <w:t xml:space="preserve">Správci </w:t>
      </w:r>
      <w:r w:rsidR="00133AA6" w:rsidRPr="00CF5983">
        <w:rPr>
          <w:i/>
        </w:rPr>
        <w:t>IS</w:t>
      </w:r>
      <w:r w:rsidR="006B350B" w:rsidRPr="00CF5983">
        <w:rPr>
          <w:i/>
        </w:rPr>
        <w:t xml:space="preserve"> </w:t>
      </w:r>
      <w:r w:rsidR="00E72855" w:rsidRPr="00CF5983">
        <w:t xml:space="preserve">kromě toho smí </w:t>
      </w:r>
      <w:r w:rsidR="00313FEF" w:rsidRPr="00CF5983">
        <w:t>přistupovat nebo jinak používat info</w:t>
      </w:r>
      <w:r w:rsidR="00A07B7A" w:rsidRPr="00CF5983">
        <w:t>r</w:t>
      </w:r>
      <w:r w:rsidR="00313FEF" w:rsidRPr="00CF5983">
        <w:t xml:space="preserve">mační systémy (dále </w:t>
      </w:r>
      <w:r w:rsidR="00E72855" w:rsidRPr="00CF5983">
        <w:t>IS</w:t>
      </w:r>
      <w:r w:rsidR="00313FEF" w:rsidRPr="00CF5983">
        <w:t>)</w:t>
      </w:r>
      <w:r w:rsidR="00E72855" w:rsidRPr="00CF5983">
        <w:t xml:space="preserve"> za účelem </w:t>
      </w:r>
      <w:r w:rsidR="000A05BC" w:rsidRPr="00CF5983">
        <w:t>zajištění je</w:t>
      </w:r>
      <w:r w:rsidR="00313FEF" w:rsidRPr="00CF5983">
        <w:t>jich</w:t>
      </w:r>
      <w:r w:rsidR="006B350B" w:rsidRPr="00CF5983">
        <w:t xml:space="preserve"> </w:t>
      </w:r>
      <w:r w:rsidRPr="00CF5983">
        <w:t>bezpečnost</w:t>
      </w:r>
      <w:r w:rsidR="000A05BC" w:rsidRPr="00CF5983">
        <w:t>i</w:t>
      </w:r>
      <w:r w:rsidRPr="00CF5983">
        <w:t xml:space="preserve"> (včetně dostupnosti). </w:t>
      </w:r>
    </w:p>
    <w:p w14:paraId="40DCC8E7" w14:textId="77777777" w:rsidR="00EA3323" w:rsidRPr="00CF5983" w:rsidRDefault="00EA3323" w:rsidP="00BC38F1">
      <w:pPr>
        <w:pStyle w:val="Bodpedpisu"/>
      </w:pPr>
      <w:r w:rsidRPr="00CF5983">
        <w:t xml:space="preserve">Uživatelé </w:t>
      </w:r>
      <w:r w:rsidR="00894A81" w:rsidRPr="00CF5983">
        <w:t xml:space="preserve">a </w:t>
      </w:r>
      <w:r w:rsidR="00FE2F41" w:rsidRPr="00CF5983">
        <w:t>s</w:t>
      </w:r>
      <w:r w:rsidR="00133AA6" w:rsidRPr="00CF5983">
        <w:rPr>
          <w:i/>
        </w:rPr>
        <w:t>právci IS</w:t>
      </w:r>
      <w:r w:rsidR="006B350B" w:rsidRPr="00CF5983">
        <w:rPr>
          <w:i/>
        </w:rPr>
        <w:t xml:space="preserve"> </w:t>
      </w:r>
      <w:r w:rsidRPr="00CF5983">
        <w:t xml:space="preserve">nesou odpovědnost za použití jakýchkoli zdrojů </w:t>
      </w:r>
      <w:r w:rsidR="00DE2A5B" w:rsidRPr="00CF5983">
        <w:t xml:space="preserve">resortu </w:t>
      </w:r>
      <w:r w:rsidR="00385761" w:rsidRPr="00CF5983">
        <w:t xml:space="preserve">spravedlnosti </w:t>
      </w:r>
      <w:r w:rsidRPr="00CF5983">
        <w:t>nebo za zpracování informací</w:t>
      </w:r>
      <w:r w:rsidR="006B350B" w:rsidRPr="00CF5983">
        <w:t xml:space="preserve"> </w:t>
      </w:r>
      <w:r w:rsidR="00DE2A5B" w:rsidRPr="00CF5983">
        <w:t>resortu</w:t>
      </w:r>
      <w:r w:rsidRPr="00CF5983">
        <w:t>.</w:t>
      </w:r>
    </w:p>
    <w:p w14:paraId="71141DF5" w14:textId="77777777" w:rsidR="00EA3323" w:rsidRPr="00CF5983" w:rsidRDefault="00EA3323" w:rsidP="00BC38F1">
      <w:pPr>
        <w:pStyle w:val="Bodpedpisu"/>
      </w:pPr>
      <w:r w:rsidRPr="00CF5983">
        <w:t xml:space="preserve">Uživatelé </w:t>
      </w:r>
      <w:r w:rsidR="00894A81" w:rsidRPr="00CF5983">
        <w:t xml:space="preserve">a </w:t>
      </w:r>
      <w:r w:rsidR="00FE2F41" w:rsidRPr="00CF5983">
        <w:rPr>
          <w:i/>
        </w:rPr>
        <w:t>s</w:t>
      </w:r>
      <w:r w:rsidR="00133AA6" w:rsidRPr="00CF5983">
        <w:rPr>
          <w:i/>
        </w:rPr>
        <w:t>právci IS</w:t>
      </w:r>
      <w:r w:rsidRPr="00CF5983">
        <w:t>, kteří se podíl</w:t>
      </w:r>
      <w:r w:rsidR="006B350B" w:rsidRPr="00CF5983">
        <w:t>ejí</w:t>
      </w:r>
      <w:r w:rsidRPr="00CF5983">
        <w:t xml:space="preserve"> na provozu, údržbě a rozvoji, zajištění bezpečnosti</w:t>
      </w:r>
      <w:r w:rsidR="00EB6A0C" w:rsidRPr="00CF5983">
        <w:t xml:space="preserve"> IS</w:t>
      </w:r>
      <w:r w:rsidRPr="00CF5983">
        <w:t xml:space="preserve"> nebo využívají služby IS, jsou povinni:</w:t>
      </w:r>
    </w:p>
    <w:p w14:paraId="2BCE2A41" w14:textId="77777777" w:rsidR="00EA3323" w:rsidRPr="00CF5983" w:rsidRDefault="00F348CD" w:rsidP="00BC38F1">
      <w:pPr>
        <w:pStyle w:val="Bodpedpisu2urovne"/>
      </w:pPr>
      <w:r w:rsidRPr="00CF5983">
        <w:t>d</w:t>
      </w:r>
      <w:r w:rsidR="00EA3323" w:rsidRPr="00CF5983">
        <w:t>održovat a naplňovat ustanovení bezpečnostních politik a z nich</w:t>
      </w:r>
      <w:r w:rsidR="00EB6A0C" w:rsidRPr="00CF5983">
        <w:t xml:space="preserve"> vycházejících předpisů</w:t>
      </w:r>
      <w:r w:rsidRPr="00CF5983">
        <w:t>,</w:t>
      </w:r>
    </w:p>
    <w:p w14:paraId="1F37C8F8" w14:textId="77777777" w:rsidR="00EA3323" w:rsidRPr="00CF5983" w:rsidRDefault="00F348CD" w:rsidP="00BC38F1">
      <w:pPr>
        <w:pStyle w:val="Bodpedpisu2urovne"/>
      </w:pPr>
      <w:r w:rsidRPr="00CF5983">
        <w:t>n</w:t>
      </w:r>
      <w:r w:rsidR="00EA3323" w:rsidRPr="00CF5983">
        <w:t>eobcházet nebo nevypínat impleme</w:t>
      </w:r>
      <w:r w:rsidR="00EB6A0C" w:rsidRPr="00CF5983">
        <w:t>ntované bezpečnostní mechani</w:t>
      </w:r>
      <w:r w:rsidR="006B350B" w:rsidRPr="00CF5983">
        <w:t>s</w:t>
      </w:r>
      <w:r w:rsidR="00EB6A0C" w:rsidRPr="00CF5983">
        <w:t>my</w:t>
      </w:r>
      <w:r w:rsidRPr="00CF5983">
        <w:t>,</w:t>
      </w:r>
    </w:p>
    <w:p w14:paraId="3A25A544" w14:textId="210B7638" w:rsidR="00EA3323" w:rsidRPr="00CF5983" w:rsidRDefault="00F348CD" w:rsidP="00BC38F1">
      <w:pPr>
        <w:pStyle w:val="Bodpedpisu2urovne"/>
      </w:pPr>
      <w:r w:rsidRPr="00CF5983">
        <w:t>z</w:t>
      </w:r>
      <w:r w:rsidR="00EA3323" w:rsidRPr="00CF5983">
        <w:t xml:space="preserve">ajistit, aby k systému a zejména k </w:t>
      </w:r>
      <w:r w:rsidR="00A20BBB" w:rsidRPr="00CF5983">
        <w:t>informacím, které jsou v něm uloženy,</w:t>
      </w:r>
      <w:r w:rsidR="00EA3323" w:rsidRPr="00CF5983">
        <w:t xml:space="preserve"> nemohla získat přístup neoprávněná osoba (zejména chránit své autentizační údaje</w:t>
      </w:r>
      <w:r w:rsidR="00F959C8" w:rsidRPr="00CF5983">
        <w:t>, uzamykat prostředí operačního systému na stanicích/serverech nebo</w:t>
      </w:r>
      <w:r w:rsidR="00D96BA3" w:rsidRPr="00CF5983">
        <w:t xml:space="preserve"> se</w:t>
      </w:r>
      <w:r w:rsidR="006B350B" w:rsidRPr="00CF5983">
        <w:t xml:space="preserve"> </w:t>
      </w:r>
      <w:r w:rsidR="00116BF7" w:rsidRPr="00CF5983">
        <w:t xml:space="preserve">odhlašovat </w:t>
      </w:r>
      <w:r w:rsidR="00D96BA3" w:rsidRPr="00CF5983">
        <w:t>ze svého uživatelského profilu a</w:t>
      </w:r>
      <w:r w:rsidR="006B350B" w:rsidRPr="00CF5983">
        <w:t xml:space="preserve"> </w:t>
      </w:r>
      <w:r w:rsidR="00116BF7" w:rsidRPr="00CF5983">
        <w:t xml:space="preserve">fyzicky </w:t>
      </w:r>
      <w:r w:rsidR="00EA3323" w:rsidRPr="00CF5983">
        <w:t>zabezpečit obl</w:t>
      </w:r>
      <w:r w:rsidR="00EB6A0C" w:rsidRPr="00CF5983">
        <w:t>ast</w:t>
      </w:r>
      <w:r w:rsidR="00ED03D6" w:rsidRPr="00CF5983">
        <w:t xml:space="preserve"> např. uzamčením ka</w:t>
      </w:r>
      <w:r w:rsidR="007B4580" w:rsidRPr="00CF5983">
        <w:t>n</w:t>
      </w:r>
      <w:r w:rsidR="00ED03D6" w:rsidRPr="00CF5983">
        <w:t>celáře</w:t>
      </w:r>
      <w:r w:rsidR="00EB6A0C" w:rsidRPr="00CF5983">
        <w:t>)</w:t>
      </w:r>
      <w:r w:rsidRPr="00CF5983">
        <w:t>, a</w:t>
      </w:r>
    </w:p>
    <w:p w14:paraId="692E2E41" w14:textId="5AC24788" w:rsidR="00E932ED" w:rsidRPr="00CF5983" w:rsidRDefault="00F348CD" w:rsidP="00BC38F1">
      <w:pPr>
        <w:pStyle w:val="Bodpedpisu2urovne"/>
      </w:pPr>
      <w:r w:rsidRPr="00CF5983">
        <w:t>h</w:t>
      </w:r>
      <w:r w:rsidR="00EA3323" w:rsidRPr="00CF5983">
        <w:t>lásit jakékoliv zjištěné narušení bezpečnosti IS (neautorizované vniknutí do systému, neoprávněná manipulace s daty atd.)</w:t>
      </w:r>
      <w:r w:rsidR="00ED03D6" w:rsidRPr="00CF5983">
        <w:t>,</w:t>
      </w:r>
      <w:r w:rsidR="00EA3323" w:rsidRPr="00CF5983">
        <w:t xml:space="preserve"> resp. podezření na narušení nebo zjištěné okolnosti, které by mohly vést k narušení bezpečnosti IS</w:t>
      </w:r>
      <w:r w:rsidR="00927F20" w:rsidRPr="00CF5983">
        <w:t xml:space="preserve"> – viz </w:t>
      </w:r>
      <w:r w:rsidR="00B955DF" w:rsidRPr="00CF5983">
        <w:t xml:space="preserve">článek </w:t>
      </w:r>
      <w:r w:rsidR="00FC33CB" w:rsidRPr="00CF5983">
        <w:fldChar w:fldCharType="begin"/>
      </w:r>
      <w:r w:rsidR="00927F20" w:rsidRPr="00CF5983">
        <w:instrText xml:space="preserve"> REF _Ref432599842 \r \h </w:instrText>
      </w:r>
      <w:r w:rsidR="00BC38F1" w:rsidRPr="00CF5983">
        <w:instrText xml:space="preserve"> \* MERGEFORMAT </w:instrText>
      </w:r>
      <w:r w:rsidR="00FC33CB" w:rsidRPr="00CF5983">
        <w:fldChar w:fldCharType="separate"/>
      </w:r>
      <w:r w:rsidR="00A14D1C">
        <w:t>4.5</w:t>
      </w:r>
      <w:r w:rsidR="00FC33CB" w:rsidRPr="00CF5983">
        <w:fldChar w:fldCharType="end"/>
      </w:r>
      <w:r w:rsidR="00871576" w:rsidRPr="00CF5983">
        <w:t>.</w:t>
      </w:r>
    </w:p>
    <w:p w14:paraId="50B7F5FA" w14:textId="77777777" w:rsidR="00EA3323" w:rsidRPr="00CF5983" w:rsidRDefault="003C09BA" w:rsidP="00EA3323">
      <w:pPr>
        <w:pStyle w:val="Nadpis2"/>
      </w:pPr>
      <w:bookmarkStart w:id="6" w:name="_Toc103003961"/>
      <w:r w:rsidRPr="00CF5983">
        <w:lastRenderedPageBreak/>
        <w:t>Pravidla pro n</w:t>
      </w:r>
      <w:r w:rsidR="000B16B1" w:rsidRPr="00CF5983">
        <w:t>akládání s informacemi</w:t>
      </w:r>
      <w:bookmarkEnd w:id="6"/>
    </w:p>
    <w:p w14:paraId="3C646298" w14:textId="77777777" w:rsidR="000A05BC" w:rsidRPr="00CF5983" w:rsidRDefault="000A05BC" w:rsidP="00BC38F1">
      <w:pPr>
        <w:pStyle w:val="Bodpedpisu"/>
      </w:pPr>
      <w:r w:rsidRPr="00CF5983">
        <w:t xml:space="preserve">Veškeré informace, se kterými přicházejí uživatelé </w:t>
      </w:r>
      <w:r w:rsidR="008E28E0" w:rsidRPr="00CF5983">
        <w:t>nebo</w:t>
      </w:r>
      <w:r w:rsidR="006B350B" w:rsidRPr="00CF5983">
        <w:t xml:space="preserve"> </w:t>
      </w:r>
      <w:r w:rsidR="00FE2F41" w:rsidRPr="00CF5983">
        <w:rPr>
          <w:i/>
        </w:rPr>
        <w:t>s</w:t>
      </w:r>
      <w:r w:rsidR="00B10277" w:rsidRPr="00CF5983">
        <w:rPr>
          <w:i/>
        </w:rPr>
        <w:t>právci IS</w:t>
      </w:r>
      <w:r w:rsidR="006B350B" w:rsidRPr="00CF5983">
        <w:rPr>
          <w:i/>
        </w:rPr>
        <w:t xml:space="preserve"> </w:t>
      </w:r>
      <w:r w:rsidRPr="00CF5983">
        <w:t xml:space="preserve">při používání IS </w:t>
      </w:r>
      <w:r w:rsidR="000968B7" w:rsidRPr="00CF5983">
        <w:t xml:space="preserve">resortu </w:t>
      </w:r>
      <w:r w:rsidR="00385761" w:rsidRPr="00CF5983">
        <w:t xml:space="preserve">spravedlnosti </w:t>
      </w:r>
      <w:r w:rsidRPr="00CF5983">
        <w:t xml:space="preserve">do styku, jsou </w:t>
      </w:r>
      <w:r w:rsidR="008814E8" w:rsidRPr="00CF5983">
        <w:t>svým charakterem</w:t>
      </w:r>
      <w:r w:rsidR="00401934" w:rsidRPr="00CF5983">
        <w:t>, není</w:t>
      </w:r>
      <w:r w:rsidR="00FA688F" w:rsidRPr="00CF5983">
        <w:t>-li výslovně uvedeno jinak,</w:t>
      </w:r>
      <w:r w:rsidR="006B350B" w:rsidRPr="00CF5983">
        <w:t xml:space="preserve"> </w:t>
      </w:r>
      <w:r w:rsidRPr="00CF5983">
        <w:t xml:space="preserve">považovány za důvěrné. Povinností uživatelů </w:t>
      </w:r>
      <w:r w:rsidR="008E28E0" w:rsidRPr="00CF5983">
        <w:t>nebo</w:t>
      </w:r>
      <w:r w:rsidR="006B350B" w:rsidRPr="00CF5983">
        <w:t xml:space="preserve"> </w:t>
      </w:r>
      <w:r w:rsidR="00FE2F41" w:rsidRPr="00CF5983">
        <w:rPr>
          <w:i/>
        </w:rPr>
        <w:t>s</w:t>
      </w:r>
      <w:r w:rsidR="00B10277" w:rsidRPr="00CF5983">
        <w:rPr>
          <w:i/>
        </w:rPr>
        <w:t>právců IS</w:t>
      </w:r>
      <w:r w:rsidR="006B350B" w:rsidRPr="00CF5983">
        <w:rPr>
          <w:i/>
        </w:rPr>
        <w:t xml:space="preserve"> </w:t>
      </w:r>
      <w:r w:rsidRPr="00CF5983">
        <w:t xml:space="preserve">je proto tyto informace chránit před zneužitím, ztrátou nebo poškozením. Uživatelé </w:t>
      </w:r>
      <w:r w:rsidR="008E28E0" w:rsidRPr="00CF5983">
        <w:t>nebo</w:t>
      </w:r>
      <w:r w:rsidR="006B350B" w:rsidRPr="00CF5983">
        <w:t xml:space="preserve"> </w:t>
      </w:r>
      <w:r w:rsidR="00FE2F41" w:rsidRPr="00CF5983">
        <w:rPr>
          <w:i/>
        </w:rPr>
        <w:t>s</w:t>
      </w:r>
      <w:r w:rsidR="00B10277" w:rsidRPr="00CF5983">
        <w:rPr>
          <w:i/>
        </w:rPr>
        <w:t>právci IS</w:t>
      </w:r>
      <w:r w:rsidR="006B350B" w:rsidRPr="00CF5983">
        <w:rPr>
          <w:i/>
        </w:rPr>
        <w:t xml:space="preserve"> </w:t>
      </w:r>
      <w:r w:rsidRPr="00CF5983">
        <w:t xml:space="preserve">jsou zejména povinni respektovat stupeň ochrany, jímž jsou informace dle </w:t>
      </w:r>
      <w:r w:rsidR="00A04B82" w:rsidRPr="00CF5983">
        <w:t xml:space="preserve">dokumentu </w:t>
      </w:r>
      <w:r w:rsidR="00FA688F" w:rsidRPr="00CF5983">
        <w:t>„</w:t>
      </w:r>
      <w:r w:rsidR="001B21BC" w:rsidRPr="00CF5983">
        <w:t>Politika aktiv</w:t>
      </w:r>
      <w:r w:rsidR="00FA688F" w:rsidRPr="00CF5983">
        <w:t>“</w:t>
      </w:r>
      <w:r w:rsidRPr="00CF5983">
        <w:t xml:space="preserve"> označeny</w:t>
      </w:r>
      <w:r w:rsidR="006B350B" w:rsidRPr="00CF5983">
        <w:t>,</w:t>
      </w:r>
      <w:r w:rsidRPr="00CF5983">
        <w:t xml:space="preserve"> a dodržovat </w:t>
      </w:r>
      <w:r w:rsidR="009148FA" w:rsidRPr="00CF5983">
        <w:t xml:space="preserve">příslušná </w:t>
      </w:r>
      <w:r w:rsidRPr="00CF5983">
        <w:t>bezpečnostní pravidla.</w:t>
      </w:r>
      <w:r w:rsidR="00B13AB4" w:rsidRPr="00CF5983">
        <w:t xml:space="preserve"> </w:t>
      </w:r>
    </w:p>
    <w:p w14:paraId="349F2535" w14:textId="3DAE58D6" w:rsidR="000A05BC" w:rsidRPr="00CF5983" w:rsidRDefault="000A05BC" w:rsidP="00BC38F1">
      <w:pPr>
        <w:pStyle w:val="Bodpedpisu"/>
      </w:pPr>
      <w:r w:rsidRPr="00CF5983">
        <w:t xml:space="preserve">Povinnost ochrany informací, s nimiž se </w:t>
      </w:r>
      <w:r w:rsidR="008C643A" w:rsidRPr="00CF5983">
        <w:t xml:space="preserve">uživatel nebo </w:t>
      </w:r>
      <w:r w:rsidR="00FE2F41" w:rsidRPr="00CF5983">
        <w:rPr>
          <w:i/>
        </w:rPr>
        <w:t>s</w:t>
      </w:r>
      <w:r w:rsidR="00B10277" w:rsidRPr="00CF5983">
        <w:rPr>
          <w:i/>
        </w:rPr>
        <w:t>právce IS</w:t>
      </w:r>
      <w:r w:rsidR="006B350B" w:rsidRPr="00CF5983">
        <w:rPr>
          <w:i/>
        </w:rPr>
        <w:t xml:space="preserve"> </w:t>
      </w:r>
      <w:r w:rsidRPr="00CF5983">
        <w:t>během svého pracovního</w:t>
      </w:r>
      <w:r w:rsidR="00C277C2" w:rsidRPr="00CF5983">
        <w:t>/služebního</w:t>
      </w:r>
      <w:r w:rsidRPr="00CF5983">
        <w:t xml:space="preserve"> </w:t>
      </w:r>
      <w:r w:rsidR="008C643A" w:rsidRPr="00CF5983">
        <w:t>poměru</w:t>
      </w:r>
      <w:r w:rsidR="009C10F7" w:rsidRPr="00CF5983">
        <w:t>,</w:t>
      </w:r>
      <w:r w:rsidR="008C643A" w:rsidRPr="00CF5983">
        <w:t xml:space="preserve"> resp. smluvního vztahu</w:t>
      </w:r>
      <w:r w:rsidR="009C10F7" w:rsidRPr="00CF5983">
        <w:t>,</w:t>
      </w:r>
      <w:r w:rsidR="006B350B" w:rsidRPr="00CF5983">
        <w:t xml:space="preserve"> </w:t>
      </w:r>
      <w:r w:rsidRPr="00CF5983">
        <w:t xml:space="preserve">seznámí, nezaniká </w:t>
      </w:r>
      <w:r w:rsidR="00502C3A" w:rsidRPr="00CF5983">
        <w:t>skončením</w:t>
      </w:r>
      <w:r w:rsidRPr="00CF5983">
        <w:t xml:space="preserve"> </w:t>
      </w:r>
      <w:r w:rsidR="00CC41F3" w:rsidRPr="00CF5983">
        <w:t>pracovního</w:t>
      </w:r>
      <w:r w:rsidR="00266494" w:rsidRPr="00CF5983">
        <w:t>/služebního</w:t>
      </w:r>
      <w:r w:rsidR="00CC41F3" w:rsidRPr="00CF5983">
        <w:t xml:space="preserve"> </w:t>
      </w:r>
      <w:r w:rsidRPr="00CF5983">
        <w:t>poměru</w:t>
      </w:r>
      <w:r w:rsidR="00B43638" w:rsidRPr="00CF5983">
        <w:t>,</w:t>
      </w:r>
      <w:r w:rsidR="008C643A" w:rsidRPr="00CF5983">
        <w:t xml:space="preserve"> resp. ukončením smluvního vztahu</w:t>
      </w:r>
      <w:r w:rsidRPr="00CF5983">
        <w:t>.</w:t>
      </w:r>
    </w:p>
    <w:p w14:paraId="3C6BDD84" w14:textId="77777777" w:rsidR="00A10526" w:rsidRPr="00CF5983" w:rsidRDefault="00C2370D" w:rsidP="00BC38F1">
      <w:pPr>
        <w:pStyle w:val="Bodpedpisu"/>
      </w:pPr>
      <w:r w:rsidRPr="00CF5983">
        <w:t xml:space="preserve">Uživatelé </w:t>
      </w:r>
      <w:r w:rsidR="00894A81" w:rsidRPr="00CF5983">
        <w:t xml:space="preserve">a </w:t>
      </w:r>
      <w:r w:rsidR="00FE2F41" w:rsidRPr="00CF5983">
        <w:rPr>
          <w:i/>
        </w:rPr>
        <w:t>s</w:t>
      </w:r>
      <w:r w:rsidR="00B10277" w:rsidRPr="00CF5983">
        <w:rPr>
          <w:i/>
        </w:rPr>
        <w:t>právci IS</w:t>
      </w:r>
      <w:r w:rsidR="006B350B" w:rsidRPr="00CF5983">
        <w:rPr>
          <w:i/>
        </w:rPr>
        <w:t xml:space="preserve"> </w:t>
      </w:r>
      <w:r w:rsidR="0085390A" w:rsidRPr="00CF5983">
        <w:t>sm</w:t>
      </w:r>
      <w:r w:rsidR="006B350B" w:rsidRPr="00CF5983">
        <w:t>í</w:t>
      </w:r>
      <w:r w:rsidR="0085390A" w:rsidRPr="00CF5983">
        <w:t xml:space="preserve"> pořizovat kopie a zpracovávat informace resortu</w:t>
      </w:r>
      <w:r w:rsidR="006B350B" w:rsidRPr="00CF5983">
        <w:t xml:space="preserve"> </w:t>
      </w:r>
      <w:r w:rsidR="0085390A" w:rsidRPr="00CF5983">
        <w:t>spravedlnosti</w:t>
      </w:r>
      <w:r w:rsidR="00821988" w:rsidRPr="00CF5983">
        <w:t xml:space="preserve"> (s výjimkou veřejných informací)</w:t>
      </w:r>
      <w:r w:rsidR="0085390A" w:rsidRPr="00CF5983">
        <w:t xml:space="preserve"> </w:t>
      </w:r>
      <w:r w:rsidR="004B7319" w:rsidRPr="00CF5983">
        <w:t xml:space="preserve">pouze </w:t>
      </w:r>
      <w:r w:rsidR="0085390A" w:rsidRPr="00CF5983">
        <w:t>prostředky výpočetní techniky, které</w:t>
      </w:r>
      <w:r w:rsidR="00650C91" w:rsidRPr="00CF5983">
        <w:t xml:space="preserve">, není-li povoleno jinak, </w:t>
      </w:r>
      <w:r w:rsidR="0085390A" w:rsidRPr="00CF5983">
        <w:t xml:space="preserve">jsou </w:t>
      </w:r>
      <w:r w:rsidR="004B7319" w:rsidRPr="00CF5983">
        <w:t>pod výhradní správou</w:t>
      </w:r>
      <w:r w:rsidR="0085390A" w:rsidRPr="00CF5983">
        <w:t xml:space="preserve"> </w:t>
      </w:r>
      <w:r w:rsidR="00777ED2" w:rsidRPr="00CF5983">
        <w:t xml:space="preserve">justiční </w:t>
      </w:r>
      <w:r w:rsidR="0085390A" w:rsidRPr="00CF5983">
        <w:t>složky</w:t>
      </w:r>
      <w:r w:rsidR="005A1843" w:rsidRPr="00CF5983">
        <w:t>.</w:t>
      </w:r>
    </w:p>
    <w:p w14:paraId="586344DC" w14:textId="111DEF5E" w:rsidR="004F26D8" w:rsidRPr="00CF5983" w:rsidRDefault="0085390A" w:rsidP="00BC38F1">
      <w:pPr>
        <w:ind w:left="426"/>
        <w:jc w:val="both"/>
      </w:pPr>
      <w:r w:rsidRPr="00CF5983">
        <w:t>Ve výjimečných a opodstatněných případech může pořizování kopií,</w:t>
      </w:r>
      <w:r w:rsidR="006B350B" w:rsidRPr="00CF5983">
        <w:t xml:space="preserve"> </w:t>
      </w:r>
      <w:r w:rsidRPr="00CF5983">
        <w:t xml:space="preserve">zpracování informací a jejich využití </w:t>
      </w:r>
      <w:r w:rsidR="005A1843" w:rsidRPr="00CF5983">
        <w:t xml:space="preserve">na jiných prostředcích </w:t>
      </w:r>
      <w:r w:rsidRPr="00CF5983">
        <w:t xml:space="preserve">povolit </w:t>
      </w:r>
      <w:r w:rsidR="00650C91" w:rsidRPr="00CF5983">
        <w:t>příslušný vedoucí justiční složky</w:t>
      </w:r>
      <w:r w:rsidRPr="00CF5983">
        <w:t xml:space="preserve"> </w:t>
      </w:r>
      <w:r w:rsidR="00C277C2" w:rsidRPr="00CF5983">
        <w:t>po konzultaci s</w:t>
      </w:r>
      <w:r w:rsidR="00650C91" w:rsidRPr="00CF5983">
        <w:t xml:space="preserve"> příslušným </w:t>
      </w:r>
      <w:r w:rsidR="00C277C2" w:rsidRPr="00CF5983">
        <w:rPr>
          <w:i/>
        </w:rPr>
        <w:t>garantem akt</w:t>
      </w:r>
      <w:r w:rsidR="00650C91" w:rsidRPr="00CF5983">
        <w:rPr>
          <w:i/>
        </w:rPr>
        <w:t>iva</w:t>
      </w:r>
      <w:r w:rsidRPr="00CF5983">
        <w:t>. Každá taková výjimka musí být zachycena písemně a evidována nejméně</w:t>
      </w:r>
      <w:r w:rsidR="004F26D8" w:rsidRPr="00CF5983">
        <w:t xml:space="preserve"> </w:t>
      </w:r>
      <w:r w:rsidRPr="00CF5983">
        <w:t>po</w:t>
      </w:r>
      <w:r w:rsidR="004F26D8" w:rsidRPr="00CF5983">
        <w:t xml:space="preserve"> </w:t>
      </w:r>
      <w:r w:rsidRPr="00CF5983">
        <w:t>dobu 1 roku.</w:t>
      </w:r>
    </w:p>
    <w:p w14:paraId="73558742" w14:textId="5FF09A9B" w:rsidR="00575F8A" w:rsidRPr="00CF5983" w:rsidRDefault="00575F8A" w:rsidP="00BC38F1">
      <w:pPr>
        <w:pStyle w:val="Bodpedpisu"/>
      </w:pPr>
      <w:r w:rsidRPr="00CF5983">
        <w:t xml:space="preserve">V případě, že bude </w:t>
      </w:r>
      <w:r w:rsidR="00924B7B" w:rsidRPr="00CF5983">
        <w:t>u</w:t>
      </w:r>
      <w:r w:rsidRPr="00CF5983">
        <w:t xml:space="preserve">živatel nebo </w:t>
      </w:r>
      <w:r w:rsidR="00924B7B" w:rsidRPr="00CF5983">
        <w:rPr>
          <w:i/>
        </w:rPr>
        <w:t>s</w:t>
      </w:r>
      <w:r w:rsidRPr="00CF5983">
        <w:rPr>
          <w:i/>
        </w:rPr>
        <w:t>právce IS</w:t>
      </w:r>
      <w:r w:rsidRPr="00CF5983">
        <w:t xml:space="preserve"> kontaktován fyzickou osobou ve věci ochrany osobních údajů podle </w:t>
      </w:r>
      <w:r w:rsidR="00A04B82" w:rsidRPr="00CF5983">
        <w:t>n</w:t>
      </w:r>
      <w:r w:rsidRPr="00CF5983">
        <w:t>ařízení Evropského parlamentu a Rady (EU) 2016/679 ze dne 27. dubna 2016 o ochraně fyzických osob v souvislosti se zpracováním osobních údajů a o volném pohybu těchto údajů a o zrušení směrnice 95/46/ES (označované také zkratkou GDPR)</w:t>
      </w:r>
      <w:r w:rsidR="004F26D8" w:rsidRPr="00CF5983">
        <w:t xml:space="preserve"> nebo podle zákona 110/2019 Sb., o zpracování osobních údajů,</w:t>
      </w:r>
      <w:r w:rsidRPr="00CF5983">
        <w:t xml:space="preserve"> zejména ve věci uplatnění práv subjektu údajů (tedy výše uvedené fyzické osoby), nesmí </w:t>
      </w:r>
      <w:r w:rsidR="00924B7B" w:rsidRPr="00CF5983">
        <w:t>u</w:t>
      </w:r>
      <w:r w:rsidRPr="00CF5983">
        <w:t xml:space="preserve">živatel nebo </w:t>
      </w:r>
      <w:r w:rsidR="00924B7B" w:rsidRPr="00CF5983">
        <w:rPr>
          <w:i/>
        </w:rPr>
        <w:t>s</w:t>
      </w:r>
      <w:r w:rsidRPr="00CF5983">
        <w:rPr>
          <w:i/>
        </w:rPr>
        <w:t>právce IS</w:t>
      </w:r>
      <w:r w:rsidRPr="00CF5983">
        <w:t xml:space="preserve"> automaticky žádající osobě vyhovět, ale musí</w:t>
      </w:r>
      <w:r w:rsidR="00FA333A" w:rsidRPr="00CF5983">
        <w:t xml:space="preserve"> </w:t>
      </w:r>
      <w:r w:rsidRPr="00CF5983">
        <w:t xml:space="preserve">postupovat podle </w:t>
      </w:r>
      <w:r w:rsidR="00C277C2" w:rsidRPr="00CF5983">
        <w:t xml:space="preserve">interních </w:t>
      </w:r>
      <w:r w:rsidR="004F26D8" w:rsidRPr="00CF5983">
        <w:t xml:space="preserve">pravidel stanovených vedoucím justiční složky a </w:t>
      </w:r>
      <w:r w:rsidRPr="00CF5983">
        <w:t xml:space="preserve">upravujících příslušnou oblast </w:t>
      </w:r>
      <w:r w:rsidR="004F26D8" w:rsidRPr="00CF5983">
        <w:t xml:space="preserve">zpracování a </w:t>
      </w:r>
      <w:r w:rsidRPr="00CF5983">
        <w:t>ochrany osobních údajů</w:t>
      </w:r>
      <w:r w:rsidR="004F26D8" w:rsidRPr="00CF5983">
        <w:t>.</w:t>
      </w:r>
      <w:r w:rsidRPr="00CF5983">
        <w:t xml:space="preserve"> </w:t>
      </w:r>
    </w:p>
    <w:p w14:paraId="203485DB" w14:textId="4F71162C" w:rsidR="00871576" w:rsidRPr="00CF5983" w:rsidRDefault="00E373F1" w:rsidP="00BC38F1">
      <w:pPr>
        <w:pStyle w:val="Bodpedpisu"/>
      </w:pPr>
      <w:r w:rsidRPr="00CF5983">
        <w:t xml:space="preserve">Uživatelé nebo </w:t>
      </w:r>
      <w:r w:rsidRPr="00CF5983">
        <w:rPr>
          <w:i/>
        </w:rPr>
        <w:t>správci IS</w:t>
      </w:r>
      <w:r w:rsidRPr="00CF5983">
        <w:t xml:space="preserve"> </w:t>
      </w:r>
      <w:r w:rsidR="00871576" w:rsidRPr="00CF5983">
        <w:t>jsou při zpracování osobních údajů zejména povinni:</w:t>
      </w:r>
    </w:p>
    <w:p w14:paraId="19FFF61B" w14:textId="7C745754" w:rsidR="00871576" w:rsidRPr="00CF5983" w:rsidRDefault="00871576" w:rsidP="00BC38F1">
      <w:pPr>
        <w:pStyle w:val="Bodpedpisu2urovne"/>
      </w:pPr>
      <w:r w:rsidRPr="00CF5983">
        <w:t>zpracovávat osobní údaje v IS justiční složky výhradně za účelem plnění svých pracovních/služebních povinností,</w:t>
      </w:r>
    </w:p>
    <w:p w14:paraId="0B913198" w14:textId="418251AA" w:rsidR="00871576" w:rsidRPr="00CF5983" w:rsidRDefault="00871576" w:rsidP="00BC38F1">
      <w:pPr>
        <w:pStyle w:val="Bodpedpisu2urovne"/>
      </w:pPr>
      <w:r w:rsidRPr="00CF5983">
        <w:t>zpracovávat osobní údaje v nezbytném rozsahu a pouze za stanoveným účelem,</w:t>
      </w:r>
    </w:p>
    <w:p w14:paraId="5C284825" w14:textId="3B69ABCD" w:rsidR="00871576" w:rsidRPr="00CF5983" w:rsidRDefault="00871576" w:rsidP="00BC38F1">
      <w:pPr>
        <w:pStyle w:val="Bodpedpisu2urovne"/>
      </w:pPr>
      <w:r w:rsidRPr="00CF5983">
        <w:t>důsledně dodržovat povinnost mlčenlivosti a chovat se tak, aby nemohlo dojít k porušení zabezpečení osobních údajů.</w:t>
      </w:r>
    </w:p>
    <w:p w14:paraId="2FEDE5A4" w14:textId="41DF3E0E" w:rsidR="00871576" w:rsidRPr="00CF5983" w:rsidRDefault="00871576" w:rsidP="004F2578">
      <w:pPr>
        <w:ind w:left="425" w:firstLine="1"/>
        <w:jc w:val="both"/>
      </w:pPr>
      <w:r w:rsidRPr="00CF5983">
        <w:t xml:space="preserve">Podrobněji nakládání s osobními </w:t>
      </w:r>
      <w:r w:rsidR="00FB3C9F" w:rsidRPr="00CF5983">
        <w:t xml:space="preserve">údaji </w:t>
      </w:r>
      <w:r w:rsidRPr="00CF5983">
        <w:t>upravuje dokument „Politika ochrany osobních údajů“.</w:t>
      </w:r>
    </w:p>
    <w:p w14:paraId="3332D8ED" w14:textId="77777777" w:rsidR="00B4588F" w:rsidRPr="00CF5983" w:rsidRDefault="00CC530A" w:rsidP="00BC38F1">
      <w:pPr>
        <w:pStyle w:val="Bodpedpisu"/>
      </w:pPr>
      <w:r w:rsidRPr="00CF5983">
        <w:t xml:space="preserve">Informace </w:t>
      </w:r>
      <w:r w:rsidR="00B4588F" w:rsidRPr="00CF5983">
        <w:t>mohou být zpracováv</w:t>
      </w:r>
      <w:r w:rsidR="00E67025" w:rsidRPr="00CF5983">
        <w:t>á</w:t>
      </w:r>
      <w:r w:rsidR="00B4588F" w:rsidRPr="00CF5983">
        <w:t>n</w:t>
      </w:r>
      <w:r w:rsidR="00E67025" w:rsidRPr="00CF5983">
        <w:t>y</w:t>
      </w:r>
      <w:r w:rsidR="00B4588F" w:rsidRPr="00CF5983">
        <w:t xml:space="preserve"> v systémech </w:t>
      </w:r>
      <w:r w:rsidR="00074AF2" w:rsidRPr="00CF5983">
        <w:t>k tomu určených</w:t>
      </w:r>
      <w:r w:rsidR="000952BB" w:rsidRPr="00CF5983">
        <w:t>,</w:t>
      </w:r>
      <w:r w:rsidR="00074AF2" w:rsidRPr="00CF5983">
        <w:t xml:space="preserve"> </w:t>
      </w:r>
      <w:r w:rsidR="00B4588F" w:rsidRPr="00CF5983">
        <w:t>v</w:t>
      </w:r>
      <w:r w:rsidR="00074AF2" w:rsidRPr="00CF5983">
        <w:t xml:space="preserve"> jasně </w:t>
      </w:r>
      <w:r w:rsidR="00B4588F" w:rsidRPr="00CF5983">
        <w:t xml:space="preserve">definovaném rozsahu a </w:t>
      </w:r>
      <w:r w:rsidR="00494BA7" w:rsidRPr="00CF5983">
        <w:t>není-li výslovně uvedeno jinak</w:t>
      </w:r>
      <w:r w:rsidR="00DC6C67" w:rsidRPr="00CF5983">
        <w:t xml:space="preserve">, </w:t>
      </w:r>
      <w:r w:rsidR="00364925" w:rsidRPr="00CF5983">
        <w:t>k</w:t>
      </w:r>
      <w:r w:rsidR="00DC6C67" w:rsidRPr="00CF5983">
        <w:t> </w:t>
      </w:r>
      <w:r w:rsidR="00B4588F" w:rsidRPr="00CF5983">
        <w:t>účelu</w:t>
      </w:r>
      <w:r w:rsidR="00DC6C67" w:rsidRPr="00CF5983">
        <w:t>, ke kterému byly</w:t>
      </w:r>
      <w:r w:rsidR="00430720" w:rsidRPr="00CF5983">
        <w:t xml:space="preserve"> určeny</w:t>
      </w:r>
      <w:r w:rsidR="00B4588F" w:rsidRPr="00CF5983">
        <w:t xml:space="preserve">. </w:t>
      </w:r>
      <w:r w:rsidR="004860CB" w:rsidRPr="00CF5983">
        <w:t xml:space="preserve">Zejména je zakázáno vytvářet sekundární kopie databází obsahující </w:t>
      </w:r>
      <w:r w:rsidRPr="00CF5983">
        <w:t>tyto informace</w:t>
      </w:r>
      <w:r w:rsidR="004860CB" w:rsidRPr="00CF5983">
        <w:t xml:space="preserve">, které nebyly </w:t>
      </w:r>
      <w:r w:rsidR="00924B7B" w:rsidRPr="00CF5983">
        <w:rPr>
          <w:i/>
        </w:rPr>
        <w:t>g</w:t>
      </w:r>
      <w:r w:rsidR="004860CB" w:rsidRPr="00CF5983">
        <w:rPr>
          <w:i/>
        </w:rPr>
        <w:t>arantem aktiv</w:t>
      </w:r>
      <w:r w:rsidR="005A1531" w:rsidRPr="00CF5983">
        <w:rPr>
          <w:i/>
        </w:rPr>
        <w:t>a</w:t>
      </w:r>
      <w:r w:rsidR="006B350B" w:rsidRPr="00CF5983">
        <w:rPr>
          <w:i/>
        </w:rPr>
        <w:t xml:space="preserve"> </w:t>
      </w:r>
      <w:r w:rsidR="00924B7B" w:rsidRPr="00CF5983">
        <w:t>(</w:t>
      </w:r>
      <w:r w:rsidR="00924B7B" w:rsidRPr="00CF5983">
        <w:rPr>
          <w:i/>
        </w:rPr>
        <w:t>garantem primární</w:t>
      </w:r>
      <w:r w:rsidR="005A1531" w:rsidRPr="00CF5983">
        <w:rPr>
          <w:i/>
        </w:rPr>
        <w:t>ho</w:t>
      </w:r>
      <w:r w:rsidR="00924B7B" w:rsidRPr="00CF5983">
        <w:rPr>
          <w:i/>
        </w:rPr>
        <w:t xml:space="preserve"> aktiv</w:t>
      </w:r>
      <w:r w:rsidR="005A1531" w:rsidRPr="00CF5983">
        <w:rPr>
          <w:i/>
        </w:rPr>
        <w:t>a</w:t>
      </w:r>
      <w:r w:rsidRPr="00CF5983">
        <w:rPr>
          <w:i/>
        </w:rPr>
        <w:t xml:space="preserve">, </w:t>
      </w:r>
      <w:r w:rsidR="00924B7B" w:rsidRPr="00CF5983">
        <w:rPr>
          <w:i/>
        </w:rPr>
        <w:t xml:space="preserve">garantem </w:t>
      </w:r>
      <w:r w:rsidR="005A1531" w:rsidRPr="00CF5983">
        <w:rPr>
          <w:i/>
        </w:rPr>
        <w:t xml:space="preserve">podpůrného </w:t>
      </w:r>
      <w:r w:rsidR="00924B7B" w:rsidRPr="00CF5983">
        <w:rPr>
          <w:i/>
        </w:rPr>
        <w:t>aktiv</w:t>
      </w:r>
      <w:r w:rsidR="005A1531" w:rsidRPr="00CF5983">
        <w:rPr>
          <w:i/>
        </w:rPr>
        <w:t>a</w:t>
      </w:r>
      <w:r w:rsidRPr="00CF5983">
        <w:rPr>
          <w:i/>
        </w:rPr>
        <w:t xml:space="preserve"> </w:t>
      </w:r>
      <w:r w:rsidRPr="00CF5983">
        <w:t>nebo</w:t>
      </w:r>
      <w:r w:rsidRPr="00CF5983">
        <w:rPr>
          <w:i/>
        </w:rPr>
        <w:t xml:space="preserve"> garantem informační</w:t>
      </w:r>
      <w:r w:rsidR="005A1531" w:rsidRPr="00CF5983">
        <w:rPr>
          <w:i/>
        </w:rPr>
        <w:t>ho</w:t>
      </w:r>
      <w:r w:rsidRPr="00CF5983">
        <w:rPr>
          <w:i/>
        </w:rPr>
        <w:t xml:space="preserve"> aktiv</w:t>
      </w:r>
      <w:r w:rsidR="005A1531" w:rsidRPr="00CF5983">
        <w:rPr>
          <w:i/>
        </w:rPr>
        <w:t>a</w:t>
      </w:r>
      <w:r w:rsidR="00924B7B" w:rsidRPr="00CF5983">
        <w:t xml:space="preserve">) </w:t>
      </w:r>
      <w:r w:rsidR="004860CB" w:rsidRPr="00CF5983">
        <w:t>předem schváleny.</w:t>
      </w:r>
      <w:r w:rsidR="00ED2161" w:rsidRPr="00CF5983">
        <w:t xml:space="preserve"> </w:t>
      </w:r>
      <w:r w:rsidR="00C23FE3" w:rsidRPr="00CF5983">
        <w:t>I</w:t>
      </w:r>
      <w:r w:rsidR="00B13AB4" w:rsidRPr="00CF5983">
        <w:t>nformace</w:t>
      </w:r>
      <w:r w:rsidR="00C23FE3" w:rsidRPr="00CF5983">
        <w:t>, které jsou</w:t>
      </w:r>
      <w:r w:rsidR="00B13AB4" w:rsidRPr="00CF5983">
        <w:t xml:space="preserve"> osobními údaji, </w:t>
      </w:r>
      <w:r w:rsidR="00B13AB4" w:rsidRPr="00CF5983">
        <w:lastRenderedPageBreak/>
        <w:t>lze zpracovávat pouze pro účel</w:t>
      </w:r>
      <w:r w:rsidR="0036587E" w:rsidRPr="00CF5983">
        <w:t>y, pro které</w:t>
      </w:r>
      <w:r w:rsidR="00B13AB4" w:rsidRPr="00CF5983">
        <w:t xml:space="preserve"> byly shromážděny,</w:t>
      </w:r>
      <w:r w:rsidR="00C23FE3" w:rsidRPr="00CF5983">
        <w:t xml:space="preserve"> k jinému účelu je lze zpracovávat</w:t>
      </w:r>
      <w:r w:rsidR="00B13AB4" w:rsidRPr="00CF5983">
        <w:t xml:space="preserve"> jen při splnění podmínek stanovených právními předpisy na ochranu osobních údajů</w:t>
      </w:r>
      <w:r w:rsidR="0036587E" w:rsidRPr="00CF5983">
        <w:t xml:space="preserve"> či jinými obecně závaznými předpisy</w:t>
      </w:r>
      <w:r w:rsidR="00B13AB4" w:rsidRPr="00CF5983">
        <w:t>.</w:t>
      </w:r>
    </w:p>
    <w:p w14:paraId="40B8CFF1" w14:textId="77777777" w:rsidR="000B16B1" w:rsidRPr="00CF5983" w:rsidRDefault="003C09BA" w:rsidP="000B16B1">
      <w:pPr>
        <w:pStyle w:val="Nadpis2"/>
      </w:pPr>
      <w:bookmarkStart w:id="7" w:name="_Toc103003962"/>
      <w:r w:rsidRPr="00CF5983">
        <w:t>Pravidla pro n</w:t>
      </w:r>
      <w:r w:rsidR="000B16B1" w:rsidRPr="00CF5983">
        <w:t>akládání s výpočetní technikou</w:t>
      </w:r>
      <w:bookmarkEnd w:id="7"/>
    </w:p>
    <w:p w14:paraId="0D0E3435" w14:textId="77777777" w:rsidR="000B16B1" w:rsidRPr="00CF5983" w:rsidRDefault="00EE6F4C" w:rsidP="00BC38F1">
      <w:pPr>
        <w:pStyle w:val="Bodpedpisu"/>
      </w:pPr>
      <w:r w:rsidRPr="00CF5983">
        <w:t xml:space="preserve">Uživatelé </w:t>
      </w:r>
      <w:r w:rsidR="000B16B1" w:rsidRPr="00CF5983">
        <w:t>nesmí</w:t>
      </w:r>
      <w:r w:rsidR="001B546B" w:rsidRPr="00CF5983">
        <w:t>:</w:t>
      </w:r>
    </w:p>
    <w:p w14:paraId="74F59F0E" w14:textId="77777777" w:rsidR="000B16B1" w:rsidRPr="00CF5983" w:rsidRDefault="002A5415" w:rsidP="00BC38F1">
      <w:pPr>
        <w:pStyle w:val="Bodpedpisu2urovne"/>
      </w:pPr>
      <w:r w:rsidRPr="00CF5983">
        <w:t>s</w:t>
      </w:r>
      <w:r w:rsidR="00EE6F4C" w:rsidRPr="00CF5983">
        <w:t>nižovat účinnost technických a administrativních opatření (</w:t>
      </w:r>
      <w:r w:rsidR="00371B45" w:rsidRPr="00CF5983">
        <w:t>např.</w:t>
      </w:r>
      <w:r w:rsidR="00361B6F" w:rsidRPr="00CF5983">
        <w:t xml:space="preserve"> </w:t>
      </w:r>
      <w:r w:rsidR="00EE6F4C" w:rsidRPr="00CF5983">
        <w:t xml:space="preserve">vypínáním antivirových programů, </w:t>
      </w:r>
      <w:r w:rsidR="000B16B1" w:rsidRPr="00CF5983">
        <w:t xml:space="preserve">úpravou </w:t>
      </w:r>
      <w:r w:rsidR="00EE6F4C" w:rsidRPr="00CF5983">
        <w:t>konfigurace počí</w:t>
      </w:r>
      <w:r w:rsidR="000B16B1" w:rsidRPr="00CF5983">
        <w:t>t</w:t>
      </w:r>
      <w:r w:rsidR="00EE6F4C" w:rsidRPr="00CF5983">
        <w:t>ač</w:t>
      </w:r>
      <w:r w:rsidR="001B546B" w:rsidRPr="00CF5983">
        <w:t>e apod.)</w:t>
      </w:r>
      <w:r w:rsidRPr="00CF5983">
        <w:t>,</w:t>
      </w:r>
    </w:p>
    <w:p w14:paraId="0DE3D912" w14:textId="77777777" w:rsidR="000B16B1" w:rsidRPr="00CF5983" w:rsidRDefault="002A5415" w:rsidP="00BC38F1">
      <w:pPr>
        <w:pStyle w:val="Bodpedpisu2urovne"/>
      </w:pPr>
      <w:r w:rsidRPr="00CF5983">
        <w:t>z</w:t>
      </w:r>
      <w:r w:rsidR="00EE6F4C" w:rsidRPr="00CF5983">
        <w:t>hotovovat neautorizované kopie nebo užívat software bez licenčního oprávnění nebo kopírovat informace, které jsou chráněny autorským zákonem (jako jsou články, hudební nahrávky, filmy apod.)</w:t>
      </w:r>
      <w:r w:rsidRPr="00CF5983">
        <w:t>;</w:t>
      </w:r>
      <w:r w:rsidR="00EE6F4C" w:rsidRPr="00CF5983">
        <w:t xml:space="preserve"> stejně tak je zakázáno umožnění takových činností jiným osobám (např. zapůjčením originálních nosičů </w:t>
      </w:r>
      <w:r w:rsidR="000B16B1" w:rsidRPr="00CF5983">
        <w:t>justiční složky</w:t>
      </w:r>
      <w:r w:rsidR="00EE6F4C" w:rsidRPr="00CF5983">
        <w:t xml:space="preserve"> nebo jejich záložních kopií, neautorizovaným zpří</w:t>
      </w:r>
      <w:r w:rsidR="000B16B1" w:rsidRPr="00CF5983">
        <w:t>s</w:t>
      </w:r>
      <w:r w:rsidR="00EE6F4C" w:rsidRPr="00CF5983">
        <w:t xml:space="preserve">tupněním </w:t>
      </w:r>
      <w:r w:rsidR="000B16B1" w:rsidRPr="00CF5983">
        <w:t xml:space="preserve">výpočetní techniky </w:t>
      </w:r>
      <w:r w:rsidR="00EE6F4C" w:rsidRPr="00CF5983">
        <w:t>tř</w:t>
      </w:r>
      <w:r w:rsidR="001B546B" w:rsidRPr="00CF5983">
        <w:t>etím osobám aj.)</w:t>
      </w:r>
      <w:r w:rsidRPr="00CF5983">
        <w:t>,</w:t>
      </w:r>
    </w:p>
    <w:p w14:paraId="790B3A1D" w14:textId="4FC2F811" w:rsidR="00B955F7" w:rsidRPr="00CF5983" w:rsidRDefault="002A5415" w:rsidP="00BC38F1">
      <w:pPr>
        <w:pStyle w:val="Bodpedpisu2urovne"/>
      </w:pPr>
      <w:r w:rsidRPr="00CF5983">
        <w:t>u</w:t>
      </w:r>
      <w:r w:rsidR="00235668" w:rsidRPr="00CF5983">
        <w:t xml:space="preserve">kládat informace </w:t>
      </w:r>
      <w:r w:rsidR="00894441" w:rsidRPr="00CF5983">
        <w:t>porušující platné právní předpisy</w:t>
      </w:r>
      <w:r w:rsidR="00B96F2A" w:rsidRPr="00CF5983">
        <w:t xml:space="preserve"> </w:t>
      </w:r>
      <w:r w:rsidR="00894441" w:rsidRPr="00CF5983">
        <w:t>nebo</w:t>
      </w:r>
      <w:r w:rsidR="00235668" w:rsidRPr="00CF5983">
        <w:t xml:space="preserve"> jejich</w:t>
      </w:r>
      <w:r w:rsidR="003F2058" w:rsidRPr="00CF5983">
        <w:t>ž</w:t>
      </w:r>
      <w:r w:rsidR="00235668" w:rsidRPr="00CF5983">
        <w:t xml:space="preserve"> uložení na výpočetní techniku resortu</w:t>
      </w:r>
      <w:r w:rsidR="009D16DA" w:rsidRPr="00CF5983">
        <w:t xml:space="preserve"> spravedlnosti</w:t>
      </w:r>
      <w:r w:rsidR="00235668" w:rsidRPr="00CF5983">
        <w:t xml:space="preserve"> </w:t>
      </w:r>
      <w:r w:rsidR="00894441" w:rsidRPr="00CF5983">
        <w:t>je</w:t>
      </w:r>
      <w:r w:rsidR="00C277C2" w:rsidRPr="00CF5983">
        <w:t xml:space="preserve"> v rozporu s platnými právními předpisy</w:t>
      </w:r>
      <w:r w:rsidRPr="00CF5983">
        <w:t>,</w:t>
      </w:r>
      <w:r w:rsidR="00D633C2" w:rsidRPr="00CF5983">
        <w:t xml:space="preserve"> </w:t>
      </w:r>
    </w:p>
    <w:p w14:paraId="3EC15BAD" w14:textId="77777777" w:rsidR="000B16B1" w:rsidRPr="00CF5983" w:rsidRDefault="002A5415" w:rsidP="00BC38F1">
      <w:pPr>
        <w:pStyle w:val="Bodpedpisu2urovne"/>
      </w:pPr>
      <w:r w:rsidRPr="00CF5983">
        <w:t>i</w:t>
      </w:r>
      <w:r w:rsidR="00EE6F4C" w:rsidRPr="00CF5983">
        <w:t xml:space="preserve">nstalovat </w:t>
      </w:r>
      <w:r w:rsidR="00894441" w:rsidRPr="00CF5983">
        <w:t xml:space="preserve">samostatně aplikace, měnit nastavení již nainstalovaných aplikací nebo bez schválení </w:t>
      </w:r>
      <w:r w:rsidR="00894441" w:rsidRPr="00CF5983">
        <w:rPr>
          <w:i/>
        </w:rPr>
        <w:t>správcem IS</w:t>
      </w:r>
      <w:r w:rsidR="00894441" w:rsidRPr="00CF5983">
        <w:t xml:space="preserve"> povolovat žádosti o automatickou instalaci aplikací či doplňků</w:t>
      </w:r>
      <w:r w:rsidRPr="00CF5983">
        <w:t>,</w:t>
      </w:r>
    </w:p>
    <w:p w14:paraId="1AE6E07B" w14:textId="127FE6CA" w:rsidR="0085390A" w:rsidRPr="00CF5983" w:rsidRDefault="002A5415" w:rsidP="00BC38F1">
      <w:pPr>
        <w:pStyle w:val="Bodpedpisu2urovne"/>
      </w:pPr>
      <w:r w:rsidRPr="00CF5983">
        <w:t>o</w:t>
      </w:r>
      <w:r w:rsidR="00EE6F4C" w:rsidRPr="00CF5983">
        <w:t xml:space="preserve">dposlouchávat či zachycovat provoz nebo zachycovat pakety </w:t>
      </w:r>
      <w:r w:rsidR="00894441" w:rsidRPr="00CF5983">
        <w:t>(bloky </w:t>
      </w:r>
      <w:hyperlink r:id="rId8" w:tooltip="Data" w:history="1">
        <w:r w:rsidR="00894441" w:rsidRPr="00CF5983">
          <w:t>dat</w:t>
        </w:r>
      </w:hyperlink>
      <w:r w:rsidR="00894441" w:rsidRPr="00CF5983">
        <w:t> přenášené v </w:t>
      </w:r>
      <w:hyperlink r:id="rId9" w:history="1">
        <w:r w:rsidR="00894441" w:rsidRPr="00CF5983">
          <w:t>počítačových sítích</w:t>
        </w:r>
      </w:hyperlink>
      <w:r w:rsidR="00894441" w:rsidRPr="00CF5983">
        <w:t xml:space="preserve">) </w:t>
      </w:r>
      <w:r w:rsidR="00EE6F4C" w:rsidRPr="00CF5983">
        <w:t xml:space="preserve">na kterékoliv části sítě </w:t>
      </w:r>
      <w:r w:rsidR="00CC41F3" w:rsidRPr="00CF5983">
        <w:t>resortu spravedlnosti</w:t>
      </w:r>
      <w:r w:rsidR="00EE6F4C" w:rsidRPr="00CF5983">
        <w:t>, pokud mu tak nebylo povoleno</w:t>
      </w:r>
      <w:r w:rsidR="006B350B" w:rsidRPr="00CF5983">
        <w:t xml:space="preserve"> </w:t>
      </w:r>
      <w:r w:rsidR="000B16B1" w:rsidRPr="00CF5983">
        <w:rPr>
          <w:i/>
        </w:rPr>
        <w:t>manažerem kybernetické bezpečnosti</w:t>
      </w:r>
      <w:r w:rsidR="006040C2" w:rsidRPr="00CF5983">
        <w:rPr>
          <w:i/>
        </w:rPr>
        <w:t>, resp.</w:t>
      </w:r>
      <w:r w:rsidR="008D5E62" w:rsidRPr="00CF5983">
        <w:t xml:space="preserve"> </w:t>
      </w:r>
      <w:r w:rsidR="008D5E62" w:rsidRPr="00CF5983">
        <w:rPr>
          <w:i/>
        </w:rPr>
        <w:t>správcem kybernetické bezpečnosti</w:t>
      </w:r>
      <w:r w:rsidR="00717DD6" w:rsidRPr="00CF5983">
        <w:rPr>
          <w:i/>
        </w:rPr>
        <w:t>,</w:t>
      </w:r>
      <w:r w:rsidR="008D5E62" w:rsidRPr="00CF5983">
        <w:t xml:space="preserve"> nebo </w:t>
      </w:r>
      <w:r w:rsidR="008D5E62" w:rsidRPr="00CF5983">
        <w:rPr>
          <w:i/>
        </w:rPr>
        <w:t xml:space="preserve">garantem </w:t>
      </w:r>
      <w:r w:rsidR="005A1531" w:rsidRPr="00CF5983">
        <w:rPr>
          <w:i/>
        </w:rPr>
        <w:t xml:space="preserve">podpůrného </w:t>
      </w:r>
      <w:r w:rsidR="008D5E62" w:rsidRPr="00CF5983">
        <w:rPr>
          <w:i/>
        </w:rPr>
        <w:t>aktiv</w:t>
      </w:r>
      <w:r w:rsidR="005A1531" w:rsidRPr="00CF5983">
        <w:rPr>
          <w:i/>
        </w:rPr>
        <w:t>a</w:t>
      </w:r>
      <w:r w:rsidRPr="00CF5983">
        <w:t>,</w:t>
      </w:r>
    </w:p>
    <w:p w14:paraId="263E7FFD" w14:textId="77777777" w:rsidR="00805C35" w:rsidRPr="00CF5983" w:rsidRDefault="002A5415" w:rsidP="00BC38F1">
      <w:pPr>
        <w:pStyle w:val="Bodpedpisu2urovne"/>
      </w:pPr>
      <w:r w:rsidRPr="00CF5983">
        <w:t>p</w:t>
      </w:r>
      <w:r w:rsidR="00805C35" w:rsidRPr="00CF5983">
        <w:t>oužívat nástroje umožňující neprivilegovaným uživatelům překonat systémové nebo aplikační kontroly a získat tak přístup k datům, pokud mu tak nebylo povoleno</w:t>
      </w:r>
      <w:r w:rsidR="006B350B" w:rsidRPr="00CF5983">
        <w:t xml:space="preserve"> </w:t>
      </w:r>
      <w:r w:rsidR="006C45DF" w:rsidRPr="00CF5983">
        <w:rPr>
          <w:i/>
        </w:rPr>
        <w:t>manažerem kybernetické bezpečnosti</w:t>
      </w:r>
      <w:r w:rsidR="00D17BEB" w:rsidRPr="00CF5983">
        <w:t xml:space="preserve">, resp. </w:t>
      </w:r>
      <w:r w:rsidR="006C45DF" w:rsidRPr="00CF5983">
        <w:rPr>
          <w:i/>
        </w:rPr>
        <w:t>správcem kybernetické bezpečnosti</w:t>
      </w:r>
      <w:r w:rsidR="00D17BEB" w:rsidRPr="00CF5983">
        <w:rPr>
          <w:i/>
        </w:rPr>
        <w:t>,</w:t>
      </w:r>
      <w:r w:rsidR="006C45DF" w:rsidRPr="00CF5983">
        <w:t xml:space="preserve"> nebo </w:t>
      </w:r>
      <w:r w:rsidR="006C45DF" w:rsidRPr="00CF5983">
        <w:rPr>
          <w:i/>
        </w:rPr>
        <w:t xml:space="preserve">garantem </w:t>
      </w:r>
      <w:r w:rsidR="005A1531" w:rsidRPr="00CF5983">
        <w:rPr>
          <w:i/>
        </w:rPr>
        <w:t xml:space="preserve">podpůrného </w:t>
      </w:r>
      <w:r w:rsidR="006C45DF" w:rsidRPr="00CF5983">
        <w:rPr>
          <w:i/>
        </w:rPr>
        <w:t>aktiv</w:t>
      </w:r>
      <w:r w:rsidR="005A1531" w:rsidRPr="00CF5983">
        <w:rPr>
          <w:i/>
        </w:rPr>
        <w:t>a</w:t>
      </w:r>
      <w:r w:rsidRPr="00CF5983">
        <w:t>,</w:t>
      </w:r>
    </w:p>
    <w:p w14:paraId="46C0D451" w14:textId="77777777" w:rsidR="001B546B" w:rsidRPr="00CF5983" w:rsidRDefault="002A5415" w:rsidP="00BC38F1">
      <w:pPr>
        <w:pStyle w:val="Bodpedpisu2urovne"/>
      </w:pPr>
      <w:r w:rsidRPr="00CF5983">
        <w:t>p</w:t>
      </w:r>
      <w:r w:rsidR="001B546B" w:rsidRPr="00CF5983">
        <w:t xml:space="preserve">řipojovat do </w:t>
      </w:r>
      <w:r w:rsidR="00266494" w:rsidRPr="00CF5983">
        <w:t xml:space="preserve">resortní </w:t>
      </w:r>
      <w:r w:rsidR="001B546B" w:rsidRPr="00CF5983">
        <w:t>počítačové sítě zařízení</w:t>
      </w:r>
      <w:r w:rsidR="001C4403" w:rsidRPr="00CF5983">
        <w:t xml:space="preserve"> neschválen</w:t>
      </w:r>
      <w:r w:rsidR="000740E0" w:rsidRPr="00CF5983">
        <w:t>á</w:t>
      </w:r>
      <w:r w:rsidR="006B350B" w:rsidRPr="00CF5983">
        <w:t xml:space="preserve"> </w:t>
      </w:r>
      <w:r w:rsidR="00A04B82" w:rsidRPr="00CF5983">
        <w:rPr>
          <w:i/>
        </w:rPr>
        <w:t>s</w:t>
      </w:r>
      <w:r w:rsidR="001C4403" w:rsidRPr="00CF5983">
        <w:rPr>
          <w:i/>
        </w:rPr>
        <w:t xml:space="preserve">právcem </w:t>
      </w:r>
      <w:r w:rsidR="00A04B82" w:rsidRPr="00CF5983">
        <w:rPr>
          <w:i/>
        </w:rPr>
        <w:t>IS</w:t>
      </w:r>
      <w:r w:rsidR="006B350B" w:rsidRPr="00CF5983">
        <w:rPr>
          <w:i/>
        </w:rPr>
        <w:t xml:space="preserve"> </w:t>
      </w:r>
      <w:r w:rsidR="001C4403" w:rsidRPr="00CF5983">
        <w:t>odpovědným za uvedenou síť</w:t>
      </w:r>
      <w:r w:rsidR="001B546B" w:rsidRPr="00CF5983">
        <w:t xml:space="preserve">, pokud </w:t>
      </w:r>
      <w:r w:rsidR="0041045B" w:rsidRPr="00CF5983">
        <w:t>uvedená</w:t>
      </w:r>
      <w:r w:rsidR="001B546B" w:rsidRPr="00CF5983">
        <w:t xml:space="preserve"> síť není k tomu účelu určena</w:t>
      </w:r>
      <w:r w:rsidRPr="00CF5983">
        <w:t>; z</w:t>
      </w:r>
      <w:r w:rsidR="00791B4E" w:rsidRPr="00CF5983">
        <w:t xml:space="preserve">ařízení vlastněná justiční složkou předaná uživateli </w:t>
      </w:r>
      <w:r w:rsidR="00EC41AA" w:rsidRPr="00CF5983">
        <w:rPr>
          <w:i/>
        </w:rPr>
        <w:t>s</w:t>
      </w:r>
      <w:r w:rsidR="00791B4E" w:rsidRPr="00CF5983">
        <w:rPr>
          <w:i/>
        </w:rPr>
        <w:t xml:space="preserve">právcem </w:t>
      </w:r>
      <w:r w:rsidR="00EC41AA" w:rsidRPr="00CF5983">
        <w:rPr>
          <w:i/>
        </w:rPr>
        <w:t>IS</w:t>
      </w:r>
      <w:r w:rsidR="006B350B" w:rsidRPr="00CF5983">
        <w:rPr>
          <w:i/>
        </w:rPr>
        <w:t xml:space="preserve"> </w:t>
      </w:r>
      <w:r w:rsidR="00791B4E" w:rsidRPr="00CF5983">
        <w:t>jsou automaticky považována za schválená</w:t>
      </w:r>
      <w:r w:rsidRPr="00CF5983">
        <w:t>, a</w:t>
      </w:r>
    </w:p>
    <w:p w14:paraId="6E9E053C" w14:textId="77777777" w:rsidR="005D32E8" w:rsidRPr="00CF5983" w:rsidRDefault="00EE6F4C" w:rsidP="00BC38F1">
      <w:pPr>
        <w:pStyle w:val="Bodpedpisu2urovne"/>
      </w:pPr>
      <w:r w:rsidRPr="00CF5983">
        <w:t>provádět opravy zařízení a servisní zásahy, pokud k tomu nebyli autorizováni</w:t>
      </w:r>
      <w:r w:rsidR="006B350B" w:rsidRPr="00CF5983">
        <w:t xml:space="preserve"> </w:t>
      </w:r>
      <w:r w:rsidR="00EC41AA" w:rsidRPr="00CF5983">
        <w:rPr>
          <w:i/>
        </w:rPr>
        <w:t xml:space="preserve">garantem </w:t>
      </w:r>
      <w:r w:rsidR="005A1531" w:rsidRPr="00CF5983">
        <w:rPr>
          <w:i/>
        </w:rPr>
        <w:t xml:space="preserve">podpůrného </w:t>
      </w:r>
      <w:r w:rsidR="00EC41AA" w:rsidRPr="00CF5983">
        <w:rPr>
          <w:i/>
        </w:rPr>
        <w:t>aktiv</w:t>
      </w:r>
      <w:r w:rsidR="005A1531" w:rsidRPr="00CF5983">
        <w:rPr>
          <w:i/>
        </w:rPr>
        <w:t>a</w:t>
      </w:r>
      <w:r w:rsidRPr="00CF5983">
        <w:t>.</w:t>
      </w:r>
    </w:p>
    <w:p w14:paraId="3F3BB885" w14:textId="46ED126E" w:rsidR="00C23FE3" w:rsidRPr="00CF5983" w:rsidRDefault="009233D7" w:rsidP="00BC38F1">
      <w:pPr>
        <w:pStyle w:val="Bodpedpisu"/>
      </w:pPr>
      <w:r w:rsidRPr="00CF5983">
        <w:rPr>
          <w:i/>
        </w:rPr>
        <w:t>Správci IS</w:t>
      </w:r>
      <w:r w:rsidRPr="00CF5983">
        <w:t xml:space="preserve"> nesmí při plnění běžných uživatelských aktivit používat privilegované účty</w:t>
      </w:r>
      <w:r w:rsidR="00025CB7" w:rsidRPr="00CF5983">
        <w:t>, tedy účty</w:t>
      </w:r>
      <w:r w:rsidR="006B350B" w:rsidRPr="00CF5983">
        <w:t xml:space="preserve"> </w:t>
      </w:r>
      <w:r w:rsidR="00D25BC4" w:rsidRPr="00CF5983">
        <w:t>s</w:t>
      </w:r>
      <w:r w:rsidR="00CE737E" w:rsidRPr="00CF5983">
        <w:t> </w:t>
      </w:r>
      <w:r w:rsidR="00D25BC4" w:rsidRPr="00CF5983">
        <w:t>rozsahem oprávnění</w:t>
      </w:r>
      <w:r w:rsidR="0061186F" w:rsidRPr="00CF5983">
        <w:t xml:space="preserve"> na</w:t>
      </w:r>
      <w:r w:rsidR="006B350B" w:rsidRPr="00CF5983">
        <w:t>d</w:t>
      </w:r>
      <w:r w:rsidR="0061186F" w:rsidRPr="00CF5983">
        <w:t xml:space="preserve"> rámec </w:t>
      </w:r>
      <w:r w:rsidR="00D25BC4" w:rsidRPr="00CF5983">
        <w:t xml:space="preserve">běžných </w:t>
      </w:r>
      <w:r w:rsidR="003D6F97" w:rsidRPr="00CF5983">
        <w:t>uživatelských účtů</w:t>
      </w:r>
      <w:r w:rsidR="0025155B" w:rsidRPr="00CF5983">
        <w:t>.</w:t>
      </w:r>
    </w:p>
    <w:p w14:paraId="7122AB8B" w14:textId="697FC452" w:rsidR="00396750" w:rsidRPr="00CF5983" w:rsidRDefault="00AB4210" w:rsidP="00BC38F1">
      <w:pPr>
        <w:pStyle w:val="Bodpedpisu"/>
      </w:pPr>
      <w:r w:rsidRPr="00CF5983">
        <w:t xml:space="preserve">Výpočetní technika </w:t>
      </w:r>
      <w:r w:rsidR="00396750" w:rsidRPr="00CF5983">
        <w:t>určen</w:t>
      </w:r>
      <w:r w:rsidRPr="00CF5983">
        <w:t>á</w:t>
      </w:r>
      <w:r w:rsidR="00396750" w:rsidRPr="00CF5983">
        <w:t xml:space="preserve"> pro zpracování vnitřních agend </w:t>
      </w:r>
      <w:r w:rsidR="00FA1846" w:rsidRPr="00CF5983">
        <w:t>resortu spravedlnosti</w:t>
      </w:r>
      <w:r w:rsidR="00396750" w:rsidRPr="00CF5983">
        <w:t xml:space="preserve"> musí být umístěn</w:t>
      </w:r>
      <w:r w:rsidRPr="00CF5983">
        <w:t>a</w:t>
      </w:r>
      <w:r w:rsidR="00396750" w:rsidRPr="00CF5983">
        <w:t xml:space="preserve"> v prostorách bez volného přístupu veřejno</w:t>
      </w:r>
      <w:r w:rsidRPr="00CF5983">
        <w:t xml:space="preserve">sti. </w:t>
      </w:r>
      <w:r w:rsidR="00DC14BB" w:rsidRPr="00CF5983">
        <w:t xml:space="preserve">Výjimkou je používání mobilních zařízení </w:t>
      </w:r>
      <w:r w:rsidR="003C09BA" w:rsidRPr="00CF5983">
        <w:t>zabezpečených v souladu s</w:t>
      </w:r>
      <w:r w:rsidR="00B82B30" w:rsidRPr="00CF5983">
        <w:t> </w:t>
      </w:r>
      <w:r w:rsidR="00B955DF" w:rsidRPr="00CF5983">
        <w:t xml:space="preserve">článkem </w:t>
      </w:r>
      <w:r w:rsidR="00FC33CB" w:rsidRPr="00CF5983">
        <w:fldChar w:fldCharType="begin"/>
      </w:r>
      <w:r w:rsidR="00B82B30" w:rsidRPr="00CF5983">
        <w:instrText xml:space="preserve"> REF _Ref415666844 \r \h </w:instrText>
      </w:r>
      <w:r w:rsidR="00BC38F1" w:rsidRPr="00CF5983">
        <w:instrText xml:space="preserve"> \* MERGEFORMAT </w:instrText>
      </w:r>
      <w:r w:rsidR="00FC33CB" w:rsidRPr="00CF5983">
        <w:fldChar w:fldCharType="separate"/>
      </w:r>
      <w:r w:rsidR="00A14D1C">
        <w:t>6</w:t>
      </w:r>
      <w:r w:rsidR="00FC33CB" w:rsidRPr="00CF5983">
        <w:fldChar w:fldCharType="end"/>
      </w:r>
      <w:r w:rsidR="00B82B30" w:rsidRPr="00CF5983">
        <w:t xml:space="preserve"> </w:t>
      </w:r>
      <w:r w:rsidR="00A56979" w:rsidRPr="00CF5983">
        <w:t xml:space="preserve">tohoto dokumentu </w:t>
      </w:r>
      <w:r w:rsidR="00B82B30" w:rsidRPr="00CF5983">
        <w:t xml:space="preserve">a </w:t>
      </w:r>
      <w:r w:rsidR="00D91B1A" w:rsidRPr="00CF5983">
        <w:t xml:space="preserve">v souladu s </w:t>
      </w:r>
      <w:r w:rsidR="00A04B82" w:rsidRPr="00CF5983">
        <w:t xml:space="preserve">dokumentem </w:t>
      </w:r>
      <w:r w:rsidR="00B25F85" w:rsidRPr="00CF5983">
        <w:t>„</w:t>
      </w:r>
      <w:r w:rsidR="003C09BA" w:rsidRPr="00CF5983">
        <w:t>Politika bezpečného užívání mobilních zařízení</w:t>
      </w:r>
      <w:r w:rsidR="00B25F85" w:rsidRPr="00CF5983">
        <w:t>“</w:t>
      </w:r>
      <w:r w:rsidR="003C09BA" w:rsidRPr="00CF5983">
        <w:t>.</w:t>
      </w:r>
    </w:p>
    <w:p w14:paraId="5A1BDC8B" w14:textId="77777777" w:rsidR="00937B23" w:rsidRPr="00CF5983" w:rsidRDefault="003C09BA" w:rsidP="00937B23">
      <w:pPr>
        <w:pStyle w:val="Nadpis2"/>
      </w:pPr>
      <w:bookmarkStart w:id="8" w:name="_Toc103003963"/>
      <w:r w:rsidRPr="00CF5983">
        <w:t>Pravidla pro n</w:t>
      </w:r>
      <w:r w:rsidR="00937B23" w:rsidRPr="00CF5983">
        <w:t>eobsluhovaná zařízení</w:t>
      </w:r>
      <w:r w:rsidR="001932DE" w:rsidRPr="00CF5983">
        <w:t xml:space="preserve"> a </w:t>
      </w:r>
      <w:r w:rsidR="00417A39" w:rsidRPr="00CF5983">
        <w:t>pracoviště</w:t>
      </w:r>
      <w:bookmarkEnd w:id="8"/>
    </w:p>
    <w:p w14:paraId="79E8B3CF" w14:textId="77777777" w:rsidR="00937B23" w:rsidRPr="00CF5983" w:rsidRDefault="00937B23" w:rsidP="00BC38F1">
      <w:pPr>
        <w:pStyle w:val="Bodpedpisu"/>
      </w:pPr>
      <w:r w:rsidRPr="00CF5983">
        <w:t xml:space="preserve">V případě, kdy uživatelé nebo </w:t>
      </w:r>
      <w:r w:rsidR="009C5943" w:rsidRPr="00CF5983">
        <w:rPr>
          <w:i/>
        </w:rPr>
        <w:t>s</w:t>
      </w:r>
      <w:r w:rsidR="00F42B03" w:rsidRPr="00CF5983">
        <w:rPr>
          <w:i/>
        </w:rPr>
        <w:t>právci IS</w:t>
      </w:r>
      <w:r w:rsidR="006B350B" w:rsidRPr="00CF5983">
        <w:rPr>
          <w:i/>
        </w:rPr>
        <w:t xml:space="preserve"> </w:t>
      </w:r>
      <w:r w:rsidRPr="00CF5983">
        <w:t>opouští pracoviště, musí zabránit přístupu k účtu/aplikaci</w:t>
      </w:r>
      <w:r w:rsidR="003B1F4E" w:rsidRPr="00CF5983">
        <w:t>:</w:t>
      </w:r>
    </w:p>
    <w:p w14:paraId="6F46FAF1" w14:textId="77777777" w:rsidR="00937B23" w:rsidRPr="00CF5983" w:rsidRDefault="004B3FB2" w:rsidP="00BC38F1">
      <w:pPr>
        <w:pStyle w:val="Bodpedpisu2urovne"/>
      </w:pPr>
      <w:r w:rsidRPr="00CF5983">
        <w:t>o</w:t>
      </w:r>
      <w:r w:rsidR="00937B23" w:rsidRPr="00CF5983">
        <w:t xml:space="preserve">pouští-li pracoviště v průběhu pracovní doby, musí </w:t>
      </w:r>
      <w:r w:rsidR="00090F18" w:rsidRPr="00CF5983">
        <w:t xml:space="preserve">na </w:t>
      </w:r>
      <w:r w:rsidR="003B3FB3" w:rsidRPr="00CF5983">
        <w:t>používan</w:t>
      </w:r>
      <w:r w:rsidR="00090F18" w:rsidRPr="00CF5983">
        <w:t>ém</w:t>
      </w:r>
      <w:r w:rsidR="006B350B" w:rsidRPr="00CF5983">
        <w:t xml:space="preserve"> </w:t>
      </w:r>
      <w:r w:rsidR="00AD6152" w:rsidRPr="00CF5983">
        <w:t>počítač</w:t>
      </w:r>
      <w:r w:rsidR="00090F18" w:rsidRPr="00CF5983">
        <w:t>i</w:t>
      </w:r>
      <w:r w:rsidR="00AD6152" w:rsidRPr="00CF5983">
        <w:t xml:space="preserve"> (nebo jiné</w:t>
      </w:r>
      <w:r w:rsidR="00090F18" w:rsidRPr="00CF5983">
        <w:t>m</w:t>
      </w:r>
      <w:r w:rsidR="00AD6152" w:rsidRPr="00CF5983">
        <w:t xml:space="preserve"> zařízení) </w:t>
      </w:r>
      <w:r w:rsidR="003B1F4E" w:rsidRPr="00CF5983">
        <w:t>uzamknout</w:t>
      </w:r>
      <w:r w:rsidR="00090F18" w:rsidRPr="00CF5983">
        <w:t xml:space="preserve"> prostředí operačního systému</w:t>
      </w:r>
      <w:r w:rsidRPr="00CF5983">
        <w:t>, a</w:t>
      </w:r>
    </w:p>
    <w:p w14:paraId="1115DB60" w14:textId="77777777" w:rsidR="004B3FB2" w:rsidRPr="00CF5983" w:rsidRDefault="004B3FB2" w:rsidP="00BC38F1">
      <w:pPr>
        <w:pStyle w:val="Bodpedpisu2urovne"/>
      </w:pPr>
      <w:r w:rsidRPr="00CF5983">
        <w:lastRenderedPageBreak/>
        <w:t>o</w:t>
      </w:r>
      <w:r w:rsidR="00937B23" w:rsidRPr="00CF5983">
        <w:t xml:space="preserve">pouští-li pracoviště na delší či neurčitou dobu nebo na konci pracovní doby, musí ukončit aplikace a odhlásit </w:t>
      </w:r>
      <w:r w:rsidR="00AD6152" w:rsidRPr="00CF5983">
        <w:t>se z</w:t>
      </w:r>
      <w:r w:rsidR="00232C02" w:rsidRPr="00CF5983">
        <w:t xml:space="preserve"> prostředí operačního systému </w:t>
      </w:r>
      <w:r w:rsidR="00AD6152" w:rsidRPr="00CF5983">
        <w:t>počítače (nebo jiné</w:t>
      </w:r>
      <w:r w:rsidR="0009493F" w:rsidRPr="00CF5983">
        <w:t>ho</w:t>
      </w:r>
      <w:r w:rsidR="006B350B" w:rsidRPr="00CF5983">
        <w:t xml:space="preserve"> </w:t>
      </w:r>
      <w:r w:rsidR="0004208B" w:rsidRPr="00CF5983">
        <w:t>zařízení)</w:t>
      </w:r>
      <w:r w:rsidR="00937B23" w:rsidRPr="00CF5983">
        <w:t xml:space="preserve">. </w:t>
      </w:r>
    </w:p>
    <w:p w14:paraId="0E8DB40A" w14:textId="77777777" w:rsidR="00937B23" w:rsidRPr="00CF5983" w:rsidRDefault="00937B23" w:rsidP="00BC38F1">
      <w:pPr>
        <w:ind w:firstLine="426"/>
        <w:jc w:val="both"/>
      </w:pPr>
      <w:r w:rsidRPr="00CF5983">
        <w:t>Tato povinnost může být vynucena systémově.</w:t>
      </w:r>
    </w:p>
    <w:p w14:paraId="6D40A604" w14:textId="77777777" w:rsidR="00937B23" w:rsidRPr="00CF5983" w:rsidRDefault="00937B23" w:rsidP="00BC38F1">
      <w:pPr>
        <w:pStyle w:val="Bodpedpisu"/>
      </w:pPr>
      <w:r w:rsidRPr="00CF5983">
        <w:t xml:space="preserve">Uživatelé </w:t>
      </w:r>
      <w:r w:rsidR="0036453B" w:rsidRPr="00CF5983">
        <w:t xml:space="preserve">i </w:t>
      </w:r>
      <w:r w:rsidR="009C5943" w:rsidRPr="00CF5983">
        <w:rPr>
          <w:i/>
        </w:rPr>
        <w:t>s</w:t>
      </w:r>
      <w:r w:rsidR="00F42B03" w:rsidRPr="00CF5983">
        <w:rPr>
          <w:i/>
        </w:rPr>
        <w:t>právci IS</w:t>
      </w:r>
      <w:r w:rsidR="006B350B" w:rsidRPr="00CF5983">
        <w:rPr>
          <w:i/>
        </w:rPr>
        <w:t xml:space="preserve"> </w:t>
      </w:r>
      <w:r w:rsidRPr="00CF5983">
        <w:t>jsou povinni ukončovat nepoužívané síťové relace (např. VPN přístup nebo přístup ke vzdálené ploše) a zamezit jejich zneužití neoprávněnými osobami nebo software</w:t>
      </w:r>
      <w:r w:rsidR="0034133E" w:rsidRPr="00CF5983">
        <w:t>m</w:t>
      </w:r>
      <w:r w:rsidRPr="00CF5983">
        <w:t>.</w:t>
      </w:r>
    </w:p>
    <w:p w14:paraId="642DE51B" w14:textId="77777777" w:rsidR="008814E8" w:rsidRPr="00CF5983" w:rsidRDefault="001932DE" w:rsidP="00BC38F1">
      <w:pPr>
        <w:pStyle w:val="Bodpedpisu"/>
      </w:pPr>
      <w:r w:rsidRPr="00CF5983">
        <w:t xml:space="preserve">Ze sdílených tiskáren bez přístupu omezeného na </w:t>
      </w:r>
      <w:r w:rsidR="00CF479C" w:rsidRPr="00CF5983">
        <w:t xml:space="preserve">určitou </w:t>
      </w:r>
      <w:r w:rsidRPr="00CF5983">
        <w:t xml:space="preserve">skupinu osob (např. síťová tiskárna umístěná v uzamčené místnosti s klíči distribuovanými na základě jmenného seznamu) </w:t>
      </w:r>
      <w:r w:rsidR="009C5943" w:rsidRPr="00CF5983">
        <w:t xml:space="preserve">jsou </w:t>
      </w:r>
      <w:r w:rsidRPr="00CF5983">
        <w:t xml:space="preserve">uživatelé </w:t>
      </w:r>
      <w:r w:rsidR="00842A23" w:rsidRPr="00CF5983">
        <w:t xml:space="preserve">i </w:t>
      </w:r>
      <w:r w:rsidR="009C5943" w:rsidRPr="00CF5983">
        <w:rPr>
          <w:i/>
        </w:rPr>
        <w:t>s</w:t>
      </w:r>
      <w:r w:rsidR="00F42B03" w:rsidRPr="00CF5983">
        <w:rPr>
          <w:i/>
        </w:rPr>
        <w:t>právci IS</w:t>
      </w:r>
      <w:r w:rsidR="006B350B" w:rsidRPr="00CF5983">
        <w:rPr>
          <w:i/>
        </w:rPr>
        <w:t xml:space="preserve"> </w:t>
      </w:r>
      <w:r w:rsidRPr="00CF5983">
        <w:t xml:space="preserve">povinni odebírat vytisknuté dokumenty </w:t>
      </w:r>
      <w:r w:rsidR="0088062B" w:rsidRPr="00CF5983">
        <w:t xml:space="preserve">v souladu s pravidly </w:t>
      </w:r>
      <w:r w:rsidR="00B409CF" w:rsidRPr="00CF5983">
        <w:t xml:space="preserve">manipulace s aktivy </w:t>
      </w:r>
      <w:r w:rsidR="0088062B" w:rsidRPr="00CF5983">
        <w:t>uvedenými v dokumentu „Politika aktiv“ (</w:t>
      </w:r>
      <w:r w:rsidR="00B13ABA" w:rsidRPr="00CF5983">
        <w:t xml:space="preserve">zpravidla </w:t>
      </w:r>
      <w:r w:rsidRPr="00CF5983">
        <w:t>ihned po vytištění</w:t>
      </w:r>
      <w:r w:rsidR="005B68F2" w:rsidRPr="00CF5983">
        <w:t>)</w:t>
      </w:r>
      <w:r w:rsidR="00D536AD" w:rsidRPr="00CF5983">
        <w:t>.</w:t>
      </w:r>
    </w:p>
    <w:p w14:paraId="4FBB2E2D" w14:textId="77777777" w:rsidR="001932DE" w:rsidRPr="00CF5983" w:rsidRDefault="001932DE" w:rsidP="00BC38F1">
      <w:pPr>
        <w:pStyle w:val="Bodpedpisu"/>
      </w:pPr>
      <w:r w:rsidRPr="00CF5983">
        <w:t xml:space="preserve">V případě, kdy přístup k pracovišti uživatele nebo </w:t>
      </w:r>
      <w:r w:rsidR="009C5943" w:rsidRPr="00CF5983">
        <w:rPr>
          <w:i/>
        </w:rPr>
        <w:t>s</w:t>
      </w:r>
      <w:r w:rsidR="00F42B03" w:rsidRPr="00CF5983">
        <w:rPr>
          <w:i/>
        </w:rPr>
        <w:t>právce IS</w:t>
      </w:r>
      <w:r w:rsidR="006B350B" w:rsidRPr="00CF5983">
        <w:rPr>
          <w:i/>
        </w:rPr>
        <w:t xml:space="preserve"> </w:t>
      </w:r>
      <w:r w:rsidRPr="00CF5983">
        <w:t xml:space="preserve">není omezen na konkrétní osoby (např. pracovní stůl umístěný v obsazené nebo uzamykané místnosti), jsou uživatelé </w:t>
      </w:r>
      <w:r w:rsidR="00D536AD" w:rsidRPr="00CF5983">
        <w:t>i</w:t>
      </w:r>
      <w:r w:rsidR="006B350B" w:rsidRPr="00CF5983">
        <w:t xml:space="preserve"> </w:t>
      </w:r>
      <w:r w:rsidR="009C5943" w:rsidRPr="00CF5983">
        <w:rPr>
          <w:i/>
        </w:rPr>
        <w:t>s</w:t>
      </w:r>
      <w:r w:rsidR="00F42B03" w:rsidRPr="00CF5983">
        <w:rPr>
          <w:i/>
        </w:rPr>
        <w:t>právci IS</w:t>
      </w:r>
      <w:r w:rsidR="006B350B" w:rsidRPr="00CF5983">
        <w:rPr>
          <w:i/>
        </w:rPr>
        <w:t xml:space="preserve"> </w:t>
      </w:r>
      <w:r w:rsidRPr="00CF5983">
        <w:t>povinni před opuštění</w:t>
      </w:r>
      <w:r w:rsidR="006B350B" w:rsidRPr="00CF5983">
        <w:t>m</w:t>
      </w:r>
      <w:r w:rsidRPr="00CF5983">
        <w:t xml:space="preserve"> pracoviště </w:t>
      </w:r>
      <w:r w:rsidR="007C0D6C" w:rsidRPr="00CF5983">
        <w:t xml:space="preserve">zabezpečit informace v souladu s pravidly </w:t>
      </w:r>
      <w:r w:rsidR="007320D7" w:rsidRPr="00CF5983">
        <w:t xml:space="preserve">uvedenými v </w:t>
      </w:r>
      <w:r w:rsidR="00A04B82" w:rsidRPr="00CF5983">
        <w:t xml:space="preserve">dokumentu </w:t>
      </w:r>
      <w:r w:rsidR="0027658D" w:rsidRPr="00CF5983">
        <w:t>„</w:t>
      </w:r>
      <w:r w:rsidR="001B21BC" w:rsidRPr="00CF5983">
        <w:t>Politika aktiv</w:t>
      </w:r>
      <w:r w:rsidR="0027658D" w:rsidRPr="00CF5983">
        <w:t>“</w:t>
      </w:r>
      <w:r w:rsidR="007320D7" w:rsidRPr="00CF5983">
        <w:t xml:space="preserve"> (např. dokumenty důvěrného charakteru uložit do uzamčené skříně).</w:t>
      </w:r>
    </w:p>
    <w:p w14:paraId="5AE7475E" w14:textId="77777777" w:rsidR="006D4302" w:rsidRPr="00CF5983" w:rsidRDefault="003C09BA" w:rsidP="00C66D68">
      <w:pPr>
        <w:pStyle w:val="Nadpis2"/>
      </w:pPr>
      <w:bookmarkStart w:id="9" w:name="_Ref432599842"/>
      <w:bookmarkStart w:id="10" w:name="_Toc103003964"/>
      <w:r w:rsidRPr="00CF5983">
        <w:t>Pravidla pro h</w:t>
      </w:r>
      <w:r w:rsidR="008C6C39" w:rsidRPr="00CF5983">
        <w:t xml:space="preserve">lášení </w:t>
      </w:r>
      <w:r w:rsidR="009E7EB4" w:rsidRPr="00CF5983">
        <w:t>bezpečnostních událostí</w:t>
      </w:r>
      <w:r w:rsidR="00455FD6" w:rsidRPr="00CF5983">
        <w:t xml:space="preserve"> a </w:t>
      </w:r>
      <w:r w:rsidR="008C6C39" w:rsidRPr="00CF5983">
        <w:t>incidentů</w:t>
      </w:r>
      <w:bookmarkEnd w:id="10"/>
      <w:r w:rsidR="00245433" w:rsidRPr="00CF5983">
        <w:t xml:space="preserve"> </w:t>
      </w:r>
      <w:bookmarkEnd w:id="9"/>
    </w:p>
    <w:p w14:paraId="75A9C4E0" w14:textId="77777777" w:rsidR="00C14711" w:rsidRPr="00CF5983" w:rsidRDefault="00C14711" w:rsidP="00BC38F1">
      <w:pPr>
        <w:pStyle w:val="Bodpedpisu"/>
      </w:pPr>
      <w:r w:rsidRPr="00CF5983">
        <w:rPr>
          <w:i/>
        </w:rPr>
        <w:t>Bezpečnostní událost</w:t>
      </w:r>
      <w:r w:rsidRPr="00CF5983">
        <w:t xml:space="preserve"> je identifikovaný stav systému, služby nebo sítě, který signalizuje možné porušení bezpečnostní politiky nebo selhání bezpečnostních opatření, popř. jinou předtím nepoznanou situaci, která může být významná z pohledu bezpečnosti informací. Bezpečnostní událost může být následně překvalifikována na </w:t>
      </w:r>
      <w:r w:rsidRPr="00CF5983">
        <w:rPr>
          <w:i/>
        </w:rPr>
        <w:t>bezpečnostní incident</w:t>
      </w:r>
      <w:r w:rsidRPr="00CF5983">
        <w:t>, např. pokud se porušení nebo selhání opatření prokáže.</w:t>
      </w:r>
    </w:p>
    <w:p w14:paraId="0CF2BC84" w14:textId="68DED36B" w:rsidR="00BD7AEA" w:rsidRPr="00CF5983" w:rsidRDefault="00BD7AEA" w:rsidP="00BC38F1">
      <w:pPr>
        <w:pStyle w:val="Bodpedpisu"/>
      </w:pPr>
      <w:r w:rsidRPr="00CF5983">
        <w:rPr>
          <w:i/>
        </w:rPr>
        <w:t>Bezpečnostní incident</w:t>
      </w:r>
      <w:r w:rsidRPr="00CF5983">
        <w:t xml:space="preserve"> je jedna nebo více nechtěných nebo neočekávaných </w:t>
      </w:r>
      <w:r w:rsidRPr="00CF5983">
        <w:rPr>
          <w:i/>
        </w:rPr>
        <w:t>bezpečnostních událostí</w:t>
      </w:r>
      <w:r w:rsidRPr="00CF5983">
        <w:t>, které kompromitovaly činnost organizace nebo ohrozily bezpečnost informací, či k této kompromitaci nebo ohrožení s vysokou pravděpodobností dojde.</w:t>
      </w:r>
      <w:r w:rsidR="00416E57" w:rsidRPr="00CF5983">
        <w:t xml:space="preserve"> </w:t>
      </w:r>
      <w:r w:rsidR="004F4105" w:rsidRPr="00CF5983">
        <w:t xml:space="preserve">Uživatel nebo </w:t>
      </w:r>
      <w:r w:rsidR="004F4105" w:rsidRPr="00CF5983">
        <w:rPr>
          <w:i/>
        </w:rPr>
        <w:t>správce IS</w:t>
      </w:r>
      <w:r w:rsidR="004F4105" w:rsidRPr="00CF5983">
        <w:t xml:space="preserve"> incident neřeší, poku</w:t>
      </w:r>
      <w:r w:rsidR="00663D64" w:rsidRPr="00CF5983">
        <w:t>d</w:t>
      </w:r>
      <w:r w:rsidR="004F4105" w:rsidRPr="00CF5983">
        <w:t xml:space="preserve"> toto přímo nevyplývá </w:t>
      </w:r>
      <w:r w:rsidR="00E736D3" w:rsidRPr="00CF5983">
        <w:t xml:space="preserve">z </w:t>
      </w:r>
      <w:r w:rsidR="004F4105" w:rsidRPr="00CF5983">
        <w:t>pracovní</w:t>
      </w:r>
      <w:r w:rsidR="00446789" w:rsidRPr="00CF5983">
        <w:t>/služební</w:t>
      </w:r>
      <w:r w:rsidR="004F4105" w:rsidRPr="00CF5983">
        <w:t xml:space="preserve"> náplně nebo z úkolů, kterými byl pověřen.</w:t>
      </w:r>
    </w:p>
    <w:p w14:paraId="5736C03C" w14:textId="346A8B52" w:rsidR="008C6C39" w:rsidRPr="00CF5983" w:rsidRDefault="00C66D68" w:rsidP="00BC38F1">
      <w:pPr>
        <w:pStyle w:val="Bodpedpisu"/>
      </w:pPr>
      <w:r w:rsidRPr="00CF5983">
        <w:t xml:space="preserve">V případě zjištění </w:t>
      </w:r>
      <w:r w:rsidRPr="00CF5983">
        <w:rPr>
          <w:i/>
        </w:rPr>
        <w:t>bezpečnostní</w:t>
      </w:r>
      <w:r w:rsidR="00245433" w:rsidRPr="00CF5983">
        <w:rPr>
          <w:i/>
        </w:rPr>
        <w:t xml:space="preserve"> události</w:t>
      </w:r>
      <w:r w:rsidRPr="00CF5983">
        <w:t xml:space="preserve"> musí uživatel nebo </w:t>
      </w:r>
      <w:r w:rsidR="009C5943" w:rsidRPr="00CF5983">
        <w:rPr>
          <w:i/>
        </w:rPr>
        <w:t>s</w:t>
      </w:r>
      <w:r w:rsidR="00F42B03" w:rsidRPr="00CF5983">
        <w:rPr>
          <w:i/>
        </w:rPr>
        <w:t>právc</w:t>
      </w:r>
      <w:r w:rsidR="009C5943" w:rsidRPr="00CF5983">
        <w:rPr>
          <w:i/>
        </w:rPr>
        <w:t>e</w:t>
      </w:r>
      <w:r w:rsidR="00F42B03" w:rsidRPr="00CF5983">
        <w:rPr>
          <w:i/>
        </w:rPr>
        <w:t xml:space="preserve"> IS</w:t>
      </w:r>
      <w:r w:rsidR="006B350B" w:rsidRPr="00CF5983">
        <w:rPr>
          <w:i/>
        </w:rPr>
        <w:t xml:space="preserve"> </w:t>
      </w:r>
      <w:r w:rsidR="00CB54D7" w:rsidRPr="00CF5983">
        <w:t xml:space="preserve">ohlásit </w:t>
      </w:r>
      <w:r w:rsidR="00245433" w:rsidRPr="00CF5983">
        <w:t>tuto událost</w:t>
      </w:r>
      <w:r w:rsidR="00C25E4C" w:rsidRPr="00CF5983">
        <w:t xml:space="preserve"> </w:t>
      </w:r>
      <w:r w:rsidR="00CB54D7" w:rsidRPr="00CF5983">
        <w:t>způsobem popsaným v </w:t>
      </w:r>
      <w:r w:rsidR="00A04B82" w:rsidRPr="00CF5983">
        <w:t xml:space="preserve">dokumentu </w:t>
      </w:r>
      <w:r w:rsidR="00BC2229" w:rsidRPr="00CF5983">
        <w:t>„</w:t>
      </w:r>
      <w:r w:rsidR="003833F1" w:rsidRPr="00CF5983">
        <w:t>Politika zvládání kybernetických bezpečnostních incidentů</w:t>
      </w:r>
      <w:r w:rsidR="00BC2229" w:rsidRPr="00CF5983">
        <w:t>“</w:t>
      </w:r>
      <w:r w:rsidR="00245433" w:rsidRPr="00CF5983">
        <w:t>.</w:t>
      </w:r>
    </w:p>
    <w:p w14:paraId="636420E3" w14:textId="01EF4411" w:rsidR="005C74D4" w:rsidRPr="00CF5983" w:rsidRDefault="005C74D4" w:rsidP="00BC38F1">
      <w:pPr>
        <w:ind w:left="426"/>
        <w:jc w:val="both"/>
      </w:pPr>
      <w:r w:rsidRPr="00CF5983">
        <w:t>Informativní výňatek z uvedené politiky (v případě rozporu textace má vždy přednost formulace uvedená v dokumentu „Politika zvládání kybernetických bezpečnostních incidentů“):</w:t>
      </w:r>
    </w:p>
    <w:p w14:paraId="5312F91F" w14:textId="636E8AD4" w:rsidR="00C8512D" w:rsidRPr="00CF5983" w:rsidRDefault="00C8512D" w:rsidP="00BC38F1">
      <w:pPr>
        <w:tabs>
          <w:tab w:val="left" w:pos="993"/>
        </w:tabs>
        <w:ind w:left="993" w:hanging="567"/>
        <w:jc w:val="both"/>
        <w:rPr>
          <w:i/>
        </w:rPr>
      </w:pPr>
      <w:r w:rsidRPr="00CF5983">
        <w:rPr>
          <w:i/>
        </w:rPr>
        <w:t>(</w:t>
      </w:r>
      <w:proofErr w:type="gramStart"/>
      <w:r w:rsidRPr="00CF5983">
        <w:rPr>
          <w:i/>
        </w:rPr>
        <w:t>9b</w:t>
      </w:r>
      <w:proofErr w:type="gramEnd"/>
      <w:r w:rsidRPr="00CF5983">
        <w:rPr>
          <w:i/>
        </w:rPr>
        <w:t>)</w:t>
      </w:r>
      <w:r w:rsidR="007E16F1" w:rsidRPr="00CF5983">
        <w:rPr>
          <w:i/>
        </w:rPr>
        <w:tab/>
      </w:r>
      <w:r w:rsidRPr="00CF5983">
        <w:rPr>
          <w:i/>
        </w:rPr>
        <w:t>Vedoucí justiční složky … jmenuje/určí pracovníky odpovědné za řešení bezpečnostních událostí/incidentů … (dále jen „řešitele bezpečnostních událostí/incidentů“) … a současně určí okruh případů, který bude spadat do působnosti jednotlivých řešitelů,</w:t>
      </w:r>
    </w:p>
    <w:p w14:paraId="310DCDF3" w14:textId="03E9FC30" w:rsidR="008E3ECC" w:rsidRPr="00CF5983" w:rsidRDefault="008E3ECC" w:rsidP="00BC38F1">
      <w:pPr>
        <w:ind w:left="993" w:hanging="567"/>
        <w:jc w:val="both"/>
        <w:rPr>
          <w:i/>
        </w:rPr>
      </w:pPr>
      <w:r w:rsidRPr="00CF5983">
        <w:rPr>
          <w:i/>
        </w:rPr>
        <w:lastRenderedPageBreak/>
        <w:t>(12)</w:t>
      </w:r>
      <w:r w:rsidR="007E16F1" w:rsidRPr="00CF5983">
        <w:rPr>
          <w:i/>
        </w:rPr>
        <w:tab/>
      </w:r>
      <w:r w:rsidRPr="00CF5983">
        <w:rPr>
          <w:i/>
        </w:rPr>
        <w:t>Každý pracovník justiční složky je povinen nahlásit vznik bezpečnostní události příslušnému řešiteli události určenému podle seznamu řešitelů bezpečnostních událostí</w:t>
      </w:r>
      <w:r w:rsidR="00C8512D" w:rsidRPr="00CF5983">
        <w:rPr>
          <w:i/>
        </w:rPr>
        <w:t xml:space="preserve"> </w:t>
      </w:r>
      <w:r w:rsidR="00726258" w:rsidRPr="00CF5983">
        <w:rPr>
          <w:i/>
        </w:rPr>
        <w:br/>
      </w:r>
      <w:r w:rsidR="00C8512D" w:rsidRPr="00CF5983">
        <w:rPr>
          <w:i/>
        </w:rPr>
        <w:t>…</w:t>
      </w:r>
      <w:r w:rsidRPr="00CF5983">
        <w:rPr>
          <w:i/>
        </w:rPr>
        <w:t xml:space="preserve"> </w:t>
      </w:r>
      <w:r w:rsidR="00726258" w:rsidRPr="00CF5983">
        <w:rPr>
          <w:i/>
        </w:rPr>
        <w:br/>
      </w:r>
      <w:r w:rsidRPr="00CF5983">
        <w:rPr>
          <w:i/>
        </w:rPr>
        <w:t xml:space="preserve">Není-li zřejmé, komu má být událost hlášena, musí být nahlášena přímému nadřízenému pracovníka, který bezpečnostní událost zaznamenal, a současně manažerovi kybernetické bezpečnosti nebo správci kybernetické bezpečnosti. </w:t>
      </w:r>
      <w:r w:rsidR="00726258" w:rsidRPr="00CF5983">
        <w:rPr>
          <w:i/>
        </w:rPr>
        <w:br/>
      </w:r>
      <w:r w:rsidR="00C8512D" w:rsidRPr="00CF5983">
        <w:rPr>
          <w:i/>
        </w:rPr>
        <w:t>…</w:t>
      </w:r>
      <w:r w:rsidR="00726258" w:rsidRPr="00CF5983">
        <w:rPr>
          <w:i/>
        </w:rPr>
        <w:br/>
      </w:r>
      <w:r w:rsidRPr="00CF5983">
        <w:rPr>
          <w:i/>
        </w:rPr>
        <w:t>Vedoucí justiční složky může stanovit, že se vznik bezpečnostní události v určitých případech hlásí i dalším pracovníkům justiční složky, např. jedná-li se o událost s přesahem do ochrany osobních údajů, příslušnému pověřenci pro ochranu osobních údajů při zpracování dle GDPR nebo pracovníkovi justiční složky pověřenému k řešení porušení zabezpečení osobních údajů</w:t>
      </w:r>
      <w:r w:rsidR="00C8512D" w:rsidRPr="00CF5983">
        <w:rPr>
          <w:i/>
        </w:rPr>
        <w:t xml:space="preserve"> …</w:t>
      </w:r>
    </w:p>
    <w:p w14:paraId="1AEB016B" w14:textId="77777777" w:rsidR="005D715B" w:rsidRPr="00CF5983" w:rsidRDefault="008E3ECC" w:rsidP="00982A56">
      <w:pPr>
        <w:tabs>
          <w:tab w:val="left" w:pos="993"/>
        </w:tabs>
        <w:ind w:left="993" w:hanging="567"/>
        <w:jc w:val="both"/>
        <w:rPr>
          <w:i/>
        </w:rPr>
      </w:pPr>
      <w:r w:rsidRPr="00CF5983">
        <w:rPr>
          <w:i/>
        </w:rPr>
        <w:t>(13)</w:t>
      </w:r>
      <w:r w:rsidR="00726258" w:rsidRPr="00CF5983">
        <w:rPr>
          <w:i/>
        </w:rPr>
        <w:tab/>
      </w:r>
      <w:r w:rsidRPr="00CF5983">
        <w:rPr>
          <w:i/>
        </w:rPr>
        <w:t>Hlášení bezpečnostní události nebo podezření na tuto událost musí minimálně obsahovat:</w:t>
      </w:r>
    </w:p>
    <w:p w14:paraId="26229EB1" w14:textId="77777777" w:rsidR="005D715B" w:rsidRPr="00CF5983" w:rsidRDefault="005D715B" w:rsidP="00BC38F1">
      <w:pPr>
        <w:tabs>
          <w:tab w:val="left" w:pos="993"/>
        </w:tabs>
        <w:ind w:left="1416" w:hanging="990"/>
        <w:jc w:val="both"/>
        <w:rPr>
          <w:i/>
        </w:rPr>
      </w:pPr>
      <w:r w:rsidRPr="00CF5983">
        <w:rPr>
          <w:i/>
        </w:rPr>
        <w:tab/>
      </w:r>
      <w:r w:rsidR="008E3ECC" w:rsidRPr="00CF5983">
        <w:rPr>
          <w:i/>
        </w:rPr>
        <w:t>a)</w:t>
      </w:r>
      <w:r w:rsidR="008E3ECC" w:rsidRPr="00CF5983">
        <w:rPr>
          <w:i/>
        </w:rPr>
        <w:tab/>
        <w:t>identifikaci a kontaktní údaje osoby podávající hlášení (včetně identifikace justiční složky),</w:t>
      </w:r>
    </w:p>
    <w:p w14:paraId="27749018" w14:textId="77777777" w:rsidR="005D715B" w:rsidRPr="00CF5983" w:rsidRDefault="005D715B" w:rsidP="00BC38F1">
      <w:pPr>
        <w:tabs>
          <w:tab w:val="left" w:pos="993"/>
        </w:tabs>
        <w:ind w:left="1416" w:hanging="990"/>
        <w:jc w:val="both"/>
        <w:rPr>
          <w:i/>
        </w:rPr>
      </w:pPr>
      <w:r w:rsidRPr="00CF5983">
        <w:rPr>
          <w:i/>
        </w:rPr>
        <w:tab/>
      </w:r>
      <w:r w:rsidR="008E3ECC" w:rsidRPr="00CF5983">
        <w:rPr>
          <w:i/>
        </w:rPr>
        <w:t>b)</w:t>
      </w:r>
      <w:r w:rsidR="008E3ECC" w:rsidRPr="00CF5983">
        <w:rPr>
          <w:i/>
        </w:rPr>
        <w:tab/>
        <w:t>den a přesný čas zjištění a případné další údaje o času výskytu a postupu bezpečnostní události, a</w:t>
      </w:r>
    </w:p>
    <w:p w14:paraId="3EE2F72E" w14:textId="3DC8A509" w:rsidR="008E3ECC" w:rsidRPr="00CF5983" w:rsidRDefault="005D715B" w:rsidP="00BC38F1">
      <w:pPr>
        <w:tabs>
          <w:tab w:val="left" w:pos="993"/>
        </w:tabs>
        <w:ind w:left="1416" w:hanging="990"/>
        <w:jc w:val="both"/>
        <w:rPr>
          <w:i/>
        </w:rPr>
      </w:pPr>
      <w:r w:rsidRPr="00CF5983">
        <w:rPr>
          <w:i/>
        </w:rPr>
        <w:tab/>
      </w:r>
      <w:r w:rsidR="008E3ECC" w:rsidRPr="00CF5983">
        <w:rPr>
          <w:i/>
        </w:rPr>
        <w:t>c)</w:t>
      </w:r>
      <w:r w:rsidR="008E3ECC" w:rsidRPr="00CF5983">
        <w:rPr>
          <w:i/>
        </w:rPr>
        <w:tab/>
        <w:t>stručný a výstižný popis zjištěné bezpečnostní události včetně případného popisu dat, zařízení nebo médií, kterých se zjištění týká.</w:t>
      </w:r>
    </w:p>
    <w:p w14:paraId="1695A47A" w14:textId="0F36D2C4" w:rsidR="008E3ECC" w:rsidRPr="00CF5983" w:rsidRDefault="00C8512D" w:rsidP="00BC38F1">
      <w:pPr>
        <w:tabs>
          <w:tab w:val="left" w:pos="993"/>
        </w:tabs>
        <w:ind w:left="993" w:hanging="567"/>
        <w:jc w:val="both"/>
        <w:rPr>
          <w:i/>
        </w:rPr>
      </w:pPr>
      <w:r w:rsidRPr="00CF5983">
        <w:rPr>
          <w:i/>
        </w:rPr>
        <w:t xml:space="preserve"> </w:t>
      </w:r>
      <w:r w:rsidR="008E3ECC" w:rsidRPr="00CF5983">
        <w:rPr>
          <w:i/>
        </w:rPr>
        <w:t>(14)</w:t>
      </w:r>
      <w:r w:rsidR="008E3ECC" w:rsidRPr="00CF5983">
        <w:rPr>
          <w:i/>
        </w:rPr>
        <w:tab/>
        <w:t>Vždy však platí, že před hlášením bezpečnostní události má prioritu zajištění ochrany života a zdraví osob.</w:t>
      </w:r>
    </w:p>
    <w:p w14:paraId="3A5EEC82" w14:textId="40EAFA4E" w:rsidR="00245433" w:rsidRPr="00CF5983" w:rsidRDefault="00245433" w:rsidP="00BC38F1">
      <w:pPr>
        <w:pStyle w:val="Bodpedpisu"/>
      </w:pPr>
      <w:r w:rsidRPr="00CF5983">
        <w:t>V případě zjištění existence zranitelnosti</w:t>
      </w:r>
      <w:r w:rsidR="00C379CB" w:rsidRPr="00CF5983">
        <w:rPr>
          <w:rStyle w:val="Znakapoznpodarou"/>
        </w:rPr>
        <w:footnoteReference w:id="1"/>
      </w:r>
      <w:r w:rsidRPr="00CF5983">
        <w:t xml:space="preserve"> aktiv </w:t>
      </w:r>
      <w:r w:rsidR="00F302C7" w:rsidRPr="00CF5983">
        <w:t>resortu spravedlnosti</w:t>
      </w:r>
      <w:r w:rsidR="006B350B" w:rsidRPr="00CF5983">
        <w:t xml:space="preserve"> </w:t>
      </w:r>
      <w:r w:rsidR="0001049E" w:rsidRPr="00CF5983">
        <w:t xml:space="preserve">(zejména IS a jiné výpočetní techniky) musí uživatel nebo </w:t>
      </w:r>
      <w:r w:rsidR="009C5943" w:rsidRPr="00CF5983">
        <w:rPr>
          <w:i/>
        </w:rPr>
        <w:t>s</w:t>
      </w:r>
      <w:r w:rsidR="00F42B03" w:rsidRPr="00CF5983">
        <w:rPr>
          <w:i/>
        </w:rPr>
        <w:t>právce IS</w:t>
      </w:r>
      <w:r w:rsidR="006B350B" w:rsidRPr="00CF5983">
        <w:rPr>
          <w:i/>
        </w:rPr>
        <w:t xml:space="preserve"> </w:t>
      </w:r>
      <w:r w:rsidR="0001049E" w:rsidRPr="00CF5983">
        <w:t>tuto zranitelnost ohlásit způsobem popsaným v </w:t>
      </w:r>
      <w:r w:rsidR="00A04B82" w:rsidRPr="00CF5983">
        <w:t>dokumentu</w:t>
      </w:r>
      <w:r w:rsidR="006B350B" w:rsidRPr="00CF5983">
        <w:t xml:space="preserve"> </w:t>
      </w:r>
      <w:r w:rsidR="004C3047" w:rsidRPr="00CF5983">
        <w:t>„</w:t>
      </w:r>
      <w:r w:rsidR="003833F1" w:rsidRPr="00CF5983">
        <w:t>Politika zvládání kybernetických bezpečnostních incidentů</w:t>
      </w:r>
      <w:r w:rsidR="004C3047" w:rsidRPr="00CF5983">
        <w:t>“</w:t>
      </w:r>
      <w:r w:rsidR="0001049E" w:rsidRPr="00CF5983">
        <w:t xml:space="preserve">. Uživatel nesmí existenci zranitelnosti </w:t>
      </w:r>
      <w:r w:rsidR="002D67BE" w:rsidRPr="00CF5983">
        <w:t>sám ověřovat.</w:t>
      </w:r>
    </w:p>
    <w:p w14:paraId="66A41902" w14:textId="77777777" w:rsidR="008D0FF9" w:rsidRPr="00CF5983" w:rsidRDefault="008D0FF9" w:rsidP="008D0FF9">
      <w:pPr>
        <w:pStyle w:val="Nadpis1"/>
      </w:pPr>
      <w:bookmarkStart w:id="11" w:name="_Toc103003965"/>
      <w:r w:rsidRPr="00CF5983">
        <w:t>Bezpečné použití autentizačních údajů</w:t>
      </w:r>
      <w:bookmarkEnd w:id="11"/>
    </w:p>
    <w:p w14:paraId="40603D24" w14:textId="77777777" w:rsidR="003C09BA" w:rsidRPr="00CF5983" w:rsidRDefault="00A53378" w:rsidP="00A53378">
      <w:pPr>
        <w:pStyle w:val="Nadpis2"/>
      </w:pPr>
      <w:bookmarkStart w:id="12" w:name="_Toc103003966"/>
      <w:r w:rsidRPr="00CF5983">
        <w:t>Obecná pravidla pro použití účtů a autentizačních údajů</w:t>
      </w:r>
      <w:bookmarkEnd w:id="12"/>
    </w:p>
    <w:p w14:paraId="471658A2" w14:textId="4E42F663" w:rsidR="00522270" w:rsidRPr="00CF5983" w:rsidRDefault="00522270" w:rsidP="00BC38F1">
      <w:pPr>
        <w:pStyle w:val="Bodpedpisu"/>
      </w:pPr>
      <w:r w:rsidRPr="00CF5983">
        <w:t xml:space="preserve">Uživatel nesmí pracovat pod </w:t>
      </w:r>
      <w:r w:rsidR="002B24DD" w:rsidRPr="00CF5983">
        <w:t>jinou</w:t>
      </w:r>
      <w:r w:rsidRPr="00CF5983">
        <w:t xml:space="preserve"> než jemu přidělenou uživatelskou identitou (</w:t>
      </w:r>
      <w:r w:rsidR="00757315" w:rsidRPr="00CF5983">
        <w:t>je zakázáno</w:t>
      </w:r>
      <w:r w:rsidRPr="00CF5983">
        <w:t xml:space="preserve"> sdílet účet s jinou osobou).</w:t>
      </w:r>
    </w:p>
    <w:p w14:paraId="3F530E6D" w14:textId="77777777" w:rsidR="007A137F" w:rsidRPr="00CF5983" w:rsidRDefault="0051119E" w:rsidP="00BC38F1">
      <w:pPr>
        <w:pStyle w:val="Bodpedpisu"/>
      </w:pPr>
      <w:r w:rsidRPr="00CF5983">
        <w:t xml:space="preserve">Účet uživatele nebo </w:t>
      </w:r>
      <w:r w:rsidR="009C5943" w:rsidRPr="00CF5983">
        <w:rPr>
          <w:i/>
        </w:rPr>
        <w:t>s</w:t>
      </w:r>
      <w:r w:rsidR="00B111A2" w:rsidRPr="00CF5983">
        <w:rPr>
          <w:i/>
        </w:rPr>
        <w:t>právce IS</w:t>
      </w:r>
      <w:r w:rsidR="006B350B" w:rsidRPr="00CF5983">
        <w:rPr>
          <w:i/>
        </w:rPr>
        <w:t xml:space="preserve"> </w:t>
      </w:r>
      <w:r w:rsidR="00997F56" w:rsidRPr="00CF5983">
        <w:t xml:space="preserve">může být </w:t>
      </w:r>
      <w:r w:rsidRPr="00CF5983">
        <w:t>po uplynutí 90 dnů</w:t>
      </w:r>
      <w:r w:rsidR="00395F39" w:rsidRPr="00CF5983">
        <w:t xml:space="preserve"> od posledního použití uzamčen</w:t>
      </w:r>
      <w:r w:rsidR="003D3892" w:rsidRPr="00CF5983">
        <w:t>.</w:t>
      </w:r>
    </w:p>
    <w:p w14:paraId="705D41B0" w14:textId="77777777" w:rsidR="007A137F" w:rsidRPr="00CF5983" w:rsidRDefault="007A137F" w:rsidP="007A137F">
      <w:pPr>
        <w:pStyle w:val="Nadpis2"/>
      </w:pPr>
      <w:bookmarkStart w:id="13" w:name="_Ref415655790"/>
      <w:bookmarkStart w:id="14" w:name="_Ref415650547"/>
      <w:bookmarkStart w:id="15" w:name="_Toc103003967"/>
      <w:r w:rsidRPr="00CF5983">
        <w:lastRenderedPageBreak/>
        <w:t>Pravidla pro tvorbu a používání hesel</w:t>
      </w:r>
      <w:bookmarkEnd w:id="13"/>
      <w:bookmarkEnd w:id="14"/>
      <w:bookmarkEnd w:id="15"/>
    </w:p>
    <w:p w14:paraId="44ADF1D3" w14:textId="77777777" w:rsidR="00522270" w:rsidRPr="00CF5983" w:rsidRDefault="00522270" w:rsidP="00BC38F1">
      <w:pPr>
        <w:pStyle w:val="Bodpedpisu"/>
      </w:pPr>
      <w:r w:rsidRPr="00CF5983">
        <w:t xml:space="preserve">Uživatel </w:t>
      </w:r>
      <w:r w:rsidR="006B7FA3" w:rsidRPr="00CF5983">
        <w:t xml:space="preserve">i </w:t>
      </w:r>
      <w:r w:rsidR="009C5943" w:rsidRPr="00CF5983">
        <w:rPr>
          <w:i/>
        </w:rPr>
        <w:t>s</w:t>
      </w:r>
      <w:r w:rsidR="003F0CBA" w:rsidRPr="00CF5983">
        <w:rPr>
          <w:i/>
        </w:rPr>
        <w:t>právce IS</w:t>
      </w:r>
      <w:r w:rsidR="006B350B" w:rsidRPr="00CF5983">
        <w:rPr>
          <w:i/>
        </w:rPr>
        <w:t xml:space="preserve"> </w:t>
      </w:r>
      <w:r w:rsidRPr="00CF5983">
        <w:t>m</w:t>
      </w:r>
      <w:r w:rsidR="006B350B" w:rsidRPr="00CF5983">
        <w:t>ají</w:t>
      </w:r>
      <w:r w:rsidRPr="00CF5983">
        <w:t xml:space="preserve"> povinnost změnit své nově přidělené h</w:t>
      </w:r>
      <w:r w:rsidR="00FD74BF" w:rsidRPr="00CF5983">
        <w:t>eslo ihned po prvním přihlášení nebo v případě podezření na jeho prozrazení.</w:t>
      </w:r>
      <w:r w:rsidR="007F4887" w:rsidRPr="00CF5983">
        <w:t xml:space="preserve"> Pokud </w:t>
      </w:r>
      <w:r w:rsidR="006B7FA3" w:rsidRPr="00CF5983">
        <w:t>existuje podezření na prozrazení nebo zneužití hesla</w:t>
      </w:r>
      <w:r w:rsidR="007F4887" w:rsidRPr="00CF5983">
        <w:t>, je uživatel</w:t>
      </w:r>
      <w:r w:rsidR="006B7FA3" w:rsidRPr="00CF5983">
        <w:t xml:space="preserve"> i</w:t>
      </w:r>
      <w:r w:rsidR="006B350B" w:rsidRPr="00CF5983">
        <w:t xml:space="preserve"> </w:t>
      </w:r>
      <w:r w:rsidR="009C5943" w:rsidRPr="00CF5983">
        <w:rPr>
          <w:i/>
        </w:rPr>
        <w:t>s</w:t>
      </w:r>
      <w:r w:rsidR="003F0CBA" w:rsidRPr="00CF5983">
        <w:rPr>
          <w:i/>
        </w:rPr>
        <w:t>právce IS</w:t>
      </w:r>
      <w:r w:rsidR="006B350B" w:rsidRPr="00CF5983">
        <w:rPr>
          <w:i/>
        </w:rPr>
        <w:t xml:space="preserve"> </w:t>
      </w:r>
      <w:r w:rsidR="007F4887" w:rsidRPr="00CF5983">
        <w:t xml:space="preserve">povinen tuto skutečnost </w:t>
      </w:r>
      <w:r w:rsidR="006B7FA3" w:rsidRPr="00CF5983">
        <w:t xml:space="preserve">neprodleně </w:t>
      </w:r>
      <w:r w:rsidR="007F4887" w:rsidRPr="00CF5983">
        <w:t xml:space="preserve">hlásit jako </w:t>
      </w:r>
      <w:r w:rsidR="007F4887" w:rsidRPr="00CF5983">
        <w:rPr>
          <w:i/>
        </w:rPr>
        <w:t xml:space="preserve">bezpečnostní </w:t>
      </w:r>
      <w:r w:rsidR="006B7FA3" w:rsidRPr="00CF5983">
        <w:rPr>
          <w:i/>
        </w:rPr>
        <w:t>událost</w:t>
      </w:r>
      <w:r w:rsidR="007F4887" w:rsidRPr="00CF5983">
        <w:t>.</w:t>
      </w:r>
    </w:p>
    <w:p w14:paraId="60231347" w14:textId="70EBBC02" w:rsidR="009B6032" w:rsidRPr="00CF5983" w:rsidRDefault="00522270" w:rsidP="00BC38F1">
      <w:pPr>
        <w:pStyle w:val="Bodpedpisu"/>
      </w:pPr>
      <w:r w:rsidRPr="00CF5983">
        <w:t>Heslo uživatele</w:t>
      </w:r>
      <w:r w:rsidR="00562D97" w:rsidRPr="00CF5983">
        <w:t xml:space="preserve"> i správce IS</w:t>
      </w:r>
      <w:r w:rsidR="003D7BFD" w:rsidRPr="00CF5983">
        <w:t xml:space="preserve"> pro veškeré systémy a služby používané v resortu spravedlnosti</w:t>
      </w:r>
      <w:r w:rsidR="00963B36" w:rsidRPr="00CF5983">
        <w:t xml:space="preserve"> </w:t>
      </w:r>
      <w:r w:rsidR="006B7FA3" w:rsidRPr="00CF5983">
        <w:t xml:space="preserve">musí být </w:t>
      </w:r>
      <w:r w:rsidR="00963B36" w:rsidRPr="00CF5983">
        <w:t xml:space="preserve">vždy </w:t>
      </w:r>
      <w:r w:rsidR="006B7FA3" w:rsidRPr="00CF5983">
        <w:t xml:space="preserve">tvořeno </w:t>
      </w:r>
      <w:r w:rsidR="00C045B2" w:rsidRPr="00CF5983">
        <w:t xml:space="preserve">v </w:t>
      </w:r>
      <w:r w:rsidR="006B7FA3" w:rsidRPr="00CF5983">
        <w:t xml:space="preserve">souladu s pravidly uvedenými </w:t>
      </w:r>
      <w:r w:rsidR="00963B36" w:rsidRPr="00CF5983">
        <w:t>v dokumentu „Politika řízení přístupu“</w:t>
      </w:r>
      <w:r w:rsidR="0000577A" w:rsidRPr="00CF5983">
        <w:t xml:space="preserve"> a v souladu s pravidly přijatými konkrétní justiční složkou, jsou-li</w:t>
      </w:r>
      <w:r w:rsidR="00AC103B" w:rsidRPr="00CF5983">
        <w:t xml:space="preserve"> </w:t>
      </w:r>
      <w:r w:rsidR="00A24777" w:rsidRPr="00CF5983">
        <w:t xml:space="preserve">takto stanovená </w:t>
      </w:r>
      <w:r w:rsidR="00AC103B" w:rsidRPr="00CF5983">
        <w:t xml:space="preserve">pravidla </w:t>
      </w:r>
      <w:r w:rsidR="006430AC" w:rsidRPr="00CF5983">
        <w:t>přísnější.</w:t>
      </w:r>
    </w:p>
    <w:p w14:paraId="3CA76CA6" w14:textId="2B34894E" w:rsidR="00184B57" w:rsidRPr="00CF5983" w:rsidRDefault="00482386" w:rsidP="00BC38F1">
      <w:pPr>
        <w:pStyle w:val="Bodpedpisu"/>
      </w:pPr>
      <w:r w:rsidRPr="00CF5983">
        <w:t>Všichni uživatel</w:t>
      </w:r>
      <w:r w:rsidR="004F7CEB" w:rsidRPr="00CF5983">
        <w:t>é</w:t>
      </w:r>
      <w:r w:rsidRPr="00CF5983">
        <w:t xml:space="preserve"> musí </w:t>
      </w:r>
      <w:r w:rsidR="00D43245" w:rsidRPr="00CF5983">
        <w:t>při</w:t>
      </w:r>
      <w:r w:rsidR="00D059D2" w:rsidRPr="00CF5983">
        <w:t xml:space="preserve"> tvorbě a změně hes</w:t>
      </w:r>
      <w:r w:rsidR="002220D6" w:rsidRPr="00CF5983">
        <w:t>el</w:t>
      </w:r>
      <w:r w:rsidR="006B350B" w:rsidRPr="00CF5983">
        <w:t xml:space="preserve"> </w:t>
      </w:r>
      <w:r w:rsidR="00094EB6" w:rsidRPr="00CF5983">
        <w:t xml:space="preserve">používaných </w:t>
      </w:r>
      <w:r w:rsidR="000852CA" w:rsidRPr="00CF5983">
        <w:t>p</w:t>
      </w:r>
      <w:r w:rsidR="004E3D1A" w:rsidRPr="00CF5983">
        <w:t>ro</w:t>
      </w:r>
      <w:r w:rsidR="000852CA" w:rsidRPr="00CF5983">
        <w:t xml:space="preserve"> jednofaktorové ověření (ověření založené pouze na použití identifikátoru účtu a hesla)</w:t>
      </w:r>
      <w:r w:rsidR="006B350B" w:rsidRPr="00CF5983">
        <w:t xml:space="preserve"> </w:t>
      </w:r>
      <w:r w:rsidR="00D059D2" w:rsidRPr="00CF5983">
        <w:t>dodržovat následující pravidla:</w:t>
      </w:r>
    </w:p>
    <w:p w14:paraId="7DFFFEAF" w14:textId="77777777" w:rsidR="00441993" w:rsidRPr="00CF5983" w:rsidRDefault="00441993" w:rsidP="00BC38F1">
      <w:pPr>
        <w:ind w:firstLine="426"/>
        <w:jc w:val="both"/>
      </w:pPr>
      <w:r w:rsidRPr="00CF5983">
        <w:t>Heslo musí být</w:t>
      </w:r>
      <w:r w:rsidR="006B350B" w:rsidRPr="00CF5983">
        <w:t>:</w:t>
      </w:r>
    </w:p>
    <w:p w14:paraId="60DA6C5E" w14:textId="77777777" w:rsidR="0098646C" w:rsidRPr="00CF5983" w:rsidRDefault="00441993" w:rsidP="00BC38F1">
      <w:pPr>
        <w:pStyle w:val="Bodpedpisu2urovne"/>
      </w:pPr>
      <w:r w:rsidRPr="00CF5983">
        <w:t>t</w:t>
      </w:r>
      <w:r w:rsidR="00643E01" w:rsidRPr="00CF5983">
        <w:t>ěžko uhodnutelné</w:t>
      </w:r>
      <w:r w:rsidR="00EA2146" w:rsidRPr="00CF5983">
        <w:t xml:space="preserve"> a nesmí být složen</w:t>
      </w:r>
      <w:r w:rsidR="001166AF" w:rsidRPr="00CF5983">
        <w:t>o</w:t>
      </w:r>
      <w:r w:rsidR="006B350B" w:rsidRPr="00CF5983">
        <w:t xml:space="preserve"> </w:t>
      </w:r>
      <w:r w:rsidR="001166AF" w:rsidRPr="00CF5983">
        <w:t>z</w:t>
      </w:r>
      <w:r w:rsidR="00EA2146" w:rsidRPr="00CF5983">
        <w:t xml:space="preserve">e známých nebo </w:t>
      </w:r>
      <w:r w:rsidR="00B37476" w:rsidRPr="00CF5983">
        <w:t xml:space="preserve">snadno </w:t>
      </w:r>
      <w:r w:rsidR="00EA2146" w:rsidRPr="00CF5983">
        <w:t>o</w:t>
      </w:r>
      <w:r w:rsidR="00B37476" w:rsidRPr="00CF5983">
        <w:t xml:space="preserve">dvoditelných </w:t>
      </w:r>
      <w:r w:rsidR="00EA2146" w:rsidRPr="00CF5983">
        <w:t>slov</w:t>
      </w:r>
      <w:r w:rsidR="00FB12E1" w:rsidRPr="00CF5983">
        <w:t xml:space="preserve"> (musí </w:t>
      </w:r>
      <w:r w:rsidR="003B3EA0" w:rsidRPr="00CF5983">
        <w:t xml:space="preserve">být </w:t>
      </w:r>
      <w:r w:rsidR="00320C2D" w:rsidRPr="00CF5983">
        <w:t>bez vazby</w:t>
      </w:r>
      <w:r w:rsidR="006B350B" w:rsidRPr="00CF5983">
        <w:t xml:space="preserve"> </w:t>
      </w:r>
      <w:r w:rsidR="0068723C" w:rsidRPr="00CF5983">
        <w:t xml:space="preserve">na </w:t>
      </w:r>
      <w:r w:rsidR="002031F2" w:rsidRPr="00CF5983">
        <w:t>osobu spojenou s</w:t>
      </w:r>
      <w:r w:rsidR="0068723C" w:rsidRPr="00CF5983">
        <w:t> </w:t>
      </w:r>
      <w:r w:rsidR="002031F2" w:rsidRPr="00CF5983">
        <w:t>účtem</w:t>
      </w:r>
      <w:r w:rsidR="0068723C" w:rsidRPr="00CF5983">
        <w:t xml:space="preserve"> i vazby na její</w:t>
      </w:r>
      <w:r w:rsidR="00AC0BE4" w:rsidRPr="00CF5983">
        <w:t xml:space="preserve"> okolí </w:t>
      </w:r>
      <w:r w:rsidR="002F66FE" w:rsidRPr="00CF5983">
        <w:t>či návyky</w:t>
      </w:r>
      <w:r w:rsidR="003B3EA0" w:rsidRPr="00CF5983">
        <w:t xml:space="preserve">, jako </w:t>
      </w:r>
      <w:r w:rsidR="00AC0BE4" w:rsidRPr="00CF5983">
        <w:t xml:space="preserve">např. </w:t>
      </w:r>
      <w:r w:rsidR="00B37476" w:rsidRPr="00CF5983">
        <w:t>jména dětí</w:t>
      </w:r>
      <w:r w:rsidR="00AC0BE4" w:rsidRPr="00CF5983">
        <w:t xml:space="preserve">, datum narození, </w:t>
      </w:r>
      <w:r w:rsidR="002F66FE" w:rsidRPr="00CF5983">
        <w:t xml:space="preserve">rodné či </w:t>
      </w:r>
      <w:r w:rsidR="00AC0BE4" w:rsidRPr="00CF5983">
        <w:t>osobní číslo</w:t>
      </w:r>
      <w:r w:rsidR="00321B88" w:rsidRPr="00CF5983">
        <w:t xml:space="preserve"> apod.</w:t>
      </w:r>
      <w:r w:rsidR="00AC0BE4" w:rsidRPr="00CF5983">
        <w:t>)</w:t>
      </w:r>
      <w:r w:rsidR="00CA397F" w:rsidRPr="00CF5983">
        <w:t>,</w:t>
      </w:r>
    </w:p>
    <w:p w14:paraId="367C4876" w14:textId="5B5B8062" w:rsidR="0079408A" w:rsidRPr="00CF5983" w:rsidRDefault="001A6998" w:rsidP="00BC38F1">
      <w:pPr>
        <w:pStyle w:val="Bodpedpisu2urovne"/>
      </w:pPr>
      <w:r w:rsidRPr="00CF5983">
        <w:t xml:space="preserve">dlouhé </w:t>
      </w:r>
      <w:r w:rsidR="00522270" w:rsidRPr="00CF5983">
        <w:t xml:space="preserve">minimálně </w:t>
      </w:r>
      <w:r w:rsidR="004916CA" w:rsidRPr="00CF5983">
        <w:t xml:space="preserve">12 </w:t>
      </w:r>
      <w:r w:rsidR="00522270" w:rsidRPr="00CF5983">
        <w:t xml:space="preserve">znaků </w:t>
      </w:r>
      <w:r w:rsidR="00657B7F" w:rsidRPr="00CF5983">
        <w:t>v případě neprivilegovaný</w:t>
      </w:r>
      <w:r w:rsidR="00C045B2" w:rsidRPr="00CF5983">
        <w:t>ch</w:t>
      </w:r>
      <w:r w:rsidR="00657B7F" w:rsidRPr="00CF5983">
        <w:t xml:space="preserve"> uživatelských účtů</w:t>
      </w:r>
      <w:r w:rsidR="00954C1D" w:rsidRPr="00CF5983">
        <w:rPr>
          <w:rStyle w:val="Odkaznakoment"/>
        </w:rPr>
        <w:t>,</w:t>
      </w:r>
      <w:r w:rsidR="001562C3" w:rsidRPr="00CF5983">
        <w:t xml:space="preserve"> resp. 17 znaků v případě privilegovaných uživatelsk</w:t>
      </w:r>
      <w:r w:rsidR="00F372D8" w:rsidRPr="00CF5983">
        <w:t>ých</w:t>
      </w:r>
      <w:r w:rsidR="001562C3" w:rsidRPr="00CF5983">
        <w:t xml:space="preserve"> účt</w:t>
      </w:r>
      <w:r w:rsidR="00F372D8" w:rsidRPr="00CF5983">
        <w:t>ů</w:t>
      </w:r>
      <w:r w:rsidR="00821C71" w:rsidRPr="00CF5983">
        <w:t xml:space="preserve"> (typicky účty </w:t>
      </w:r>
      <w:r w:rsidR="00821C71" w:rsidRPr="00CF5983">
        <w:rPr>
          <w:i/>
        </w:rPr>
        <w:t>správců IS</w:t>
      </w:r>
      <w:r w:rsidR="00821C71" w:rsidRPr="00CF5983">
        <w:t>)</w:t>
      </w:r>
      <w:r w:rsidR="00954C1D" w:rsidRPr="00CF5983">
        <w:t xml:space="preserve"> nebo </w:t>
      </w:r>
      <w:r w:rsidR="00964D59" w:rsidRPr="00CF5983">
        <w:t>technických komponent</w:t>
      </w:r>
      <w:r w:rsidR="00F372D8" w:rsidRPr="00CF5983">
        <w:t>,</w:t>
      </w:r>
      <w:r w:rsidR="006B350B" w:rsidRPr="00CF5983">
        <w:t xml:space="preserve"> </w:t>
      </w:r>
      <w:r w:rsidR="00F372D8" w:rsidRPr="00CF5983">
        <w:t xml:space="preserve">přičemž vždy platí, že </w:t>
      </w:r>
      <w:r w:rsidR="00D13A49" w:rsidRPr="00CF5983">
        <w:t>není vyžadována komplexita hesla</w:t>
      </w:r>
      <w:r w:rsidR="006B350B" w:rsidRPr="00CF5983">
        <w:t xml:space="preserve"> </w:t>
      </w:r>
      <w:r w:rsidR="00F372D8" w:rsidRPr="00CF5983">
        <w:t>(</w:t>
      </w:r>
      <w:r w:rsidR="000C2607" w:rsidRPr="00CF5983">
        <w:t xml:space="preserve">heslo může být </w:t>
      </w:r>
      <w:r w:rsidR="00F372D8" w:rsidRPr="00CF5983">
        <w:t>tvořeno</w:t>
      </w:r>
      <w:r w:rsidR="000C2607" w:rsidRPr="00CF5983">
        <w:t xml:space="preserve"> pouze z malých nebo pouze velkých písmen, nicméně musí být povolena </w:t>
      </w:r>
      <w:r w:rsidR="003912B4" w:rsidRPr="00CF5983">
        <w:t xml:space="preserve">tvorba hesla </w:t>
      </w:r>
      <w:r w:rsidR="00807B15" w:rsidRPr="00CF5983">
        <w:t xml:space="preserve">libovolným </w:t>
      </w:r>
      <w:r w:rsidR="003912B4" w:rsidRPr="00CF5983">
        <w:t xml:space="preserve">použitím malých </w:t>
      </w:r>
      <w:r w:rsidR="00EA79B6" w:rsidRPr="00CF5983">
        <w:t>či</w:t>
      </w:r>
      <w:r w:rsidR="003912B4" w:rsidRPr="00CF5983">
        <w:t xml:space="preserve"> velkých </w:t>
      </w:r>
      <w:r w:rsidR="00A95AD5" w:rsidRPr="00CF5983">
        <w:t>písmen, čísel i speciálních znaků)</w:t>
      </w:r>
      <w:r w:rsidR="00522270" w:rsidRPr="00CF5983">
        <w:t>,</w:t>
      </w:r>
    </w:p>
    <w:p w14:paraId="58F4A970" w14:textId="77777777" w:rsidR="0051559E" w:rsidRPr="00CF5983" w:rsidRDefault="0079408A" w:rsidP="00BC38F1">
      <w:pPr>
        <w:pStyle w:val="Bodpedpisu2urovne"/>
      </w:pPr>
      <w:r w:rsidRPr="00CF5983">
        <w:t>m</w:t>
      </w:r>
      <w:r w:rsidR="00522270" w:rsidRPr="00CF5983">
        <w:t xml:space="preserve">ěněno minimálně jednou za </w:t>
      </w:r>
      <w:r w:rsidR="0091022E" w:rsidRPr="00CF5983">
        <w:t xml:space="preserve">18 </w:t>
      </w:r>
      <w:r w:rsidRPr="00CF5983">
        <w:t>měsíců</w:t>
      </w:r>
      <w:r w:rsidR="006B350B" w:rsidRPr="00CF5983">
        <w:t xml:space="preserve"> </w:t>
      </w:r>
      <w:r w:rsidR="00475003" w:rsidRPr="00CF5983">
        <w:t>(nevztahuje na účty sloužící k obnově systému v</w:t>
      </w:r>
      <w:r w:rsidR="00821C71" w:rsidRPr="00CF5983">
        <w:t> </w:t>
      </w:r>
      <w:r w:rsidR="00475003" w:rsidRPr="00CF5983">
        <w:t>případě havárie)</w:t>
      </w:r>
      <w:r w:rsidR="00CA397F" w:rsidRPr="00CF5983">
        <w:t>,</w:t>
      </w:r>
      <w:r w:rsidR="00CD5D30" w:rsidRPr="00CF5983">
        <w:t xml:space="preserve"> a</w:t>
      </w:r>
    </w:p>
    <w:p w14:paraId="3D150DF9" w14:textId="77777777" w:rsidR="00994208" w:rsidRPr="00CF5983" w:rsidRDefault="00522270" w:rsidP="00BC38F1">
      <w:pPr>
        <w:pStyle w:val="Bodpedpisu2urovne"/>
      </w:pPr>
      <w:r w:rsidRPr="00CF5983">
        <w:t xml:space="preserve">odlišné minimálně od předchozích </w:t>
      </w:r>
      <w:r w:rsidR="0030218F" w:rsidRPr="00CF5983">
        <w:t xml:space="preserve">12 </w:t>
      </w:r>
      <w:r w:rsidRPr="00CF5983">
        <w:t>hesel.</w:t>
      </w:r>
    </w:p>
    <w:p w14:paraId="6BC5CC97" w14:textId="091B7B65" w:rsidR="00D67D36" w:rsidRPr="00CF5983" w:rsidRDefault="002B6DB7" w:rsidP="00BC38F1">
      <w:pPr>
        <w:pStyle w:val="Bodpedpisu"/>
      </w:pPr>
      <w:r w:rsidRPr="00CF5983">
        <w:t>Heslo</w:t>
      </w:r>
      <w:r w:rsidR="00784693" w:rsidRPr="00CF5983">
        <w:t>,</w:t>
      </w:r>
      <w:r w:rsidR="006B350B" w:rsidRPr="00CF5983">
        <w:t xml:space="preserve"> </w:t>
      </w:r>
      <w:r w:rsidR="00784693" w:rsidRPr="00CF5983">
        <w:t>pokud je jedním z</w:t>
      </w:r>
      <w:r w:rsidR="006B350B" w:rsidRPr="00CF5983">
        <w:t> </w:t>
      </w:r>
      <w:r w:rsidR="00784693" w:rsidRPr="00CF5983">
        <w:t>faktorů</w:t>
      </w:r>
      <w:r w:rsidR="006B350B" w:rsidRPr="00CF5983">
        <w:t xml:space="preserve"> </w:t>
      </w:r>
      <w:r w:rsidR="004C387F" w:rsidRPr="00CF5983">
        <w:t>při</w:t>
      </w:r>
      <w:r w:rsidR="007117D9" w:rsidRPr="00CF5983">
        <w:t xml:space="preserve"> </w:t>
      </w:r>
      <w:proofErr w:type="spellStart"/>
      <w:r w:rsidR="007117D9" w:rsidRPr="00CF5983">
        <w:t>více</w:t>
      </w:r>
      <w:r w:rsidRPr="00CF5983">
        <w:t>faktorové</w:t>
      </w:r>
      <w:r w:rsidR="004C387F" w:rsidRPr="00CF5983">
        <w:t>m</w:t>
      </w:r>
      <w:proofErr w:type="spellEnd"/>
      <w:r w:rsidRPr="00CF5983">
        <w:t xml:space="preserve"> ověření</w:t>
      </w:r>
      <w:r w:rsidR="00F47A55" w:rsidRPr="00CF5983">
        <w:t xml:space="preserve"> (ověření identity</w:t>
      </w:r>
      <w:r w:rsidR="006B350B" w:rsidRPr="00CF5983">
        <w:t xml:space="preserve"> </w:t>
      </w:r>
      <w:r w:rsidR="00F47A55" w:rsidRPr="00CF5983">
        <w:t>využív</w:t>
      </w:r>
      <w:r w:rsidR="002E4BDB" w:rsidRPr="00CF5983">
        <w:t>ající</w:t>
      </w:r>
      <w:r w:rsidR="00F47A55" w:rsidRPr="00CF5983">
        <w:t xml:space="preserve"> dvě nebo více na sobě nezávislých informací </w:t>
      </w:r>
      <w:r w:rsidR="002E4BDB" w:rsidRPr="00CF5983">
        <w:t>či</w:t>
      </w:r>
      <w:r w:rsidR="00F47A55" w:rsidRPr="00CF5983">
        <w:t xml:space="preserve"> prostředků, kterými </w:t>
      </w:r>
      <w:r w:rsidR="00271506" w:rsidRPr="00CF5983">
        <w:t xml:space="preserve">se </w:t>
      </w:r>
      <w:r w:rsidR="00F47A55" w:rsidRPr="00CF5983">
        <w:t>identit</w:t>
      </w:r>
      <w:r w:rsidR="00271506" w:rsidRPr="00CF5983">
        <w:t>a</w:t>
      </w:r>
      <w:r w:rsidR="006B350B" w:rsidRPr="00CF5983">
        <w:t xml:space="preserve"> </w:t>
      </w:r>
      <w:r w:rsidR="0020706D" w:rsidRPr="00CF5983">
        <w:t>uživatele nebo technické komponenty</w:t>
      </w:r>
      <w:r w:rsidR="002C0AFD" w:rsidRPr="00CF5983">
        <w:t xml:space="preserve"> ověřuje</w:t>
      </w:r>
      <w:r w:rsidR="00577269" w:rsidRPr="00CF5983">
        <w:t xml:space="preserve"> – např. token nebo čipová karta s </w:t>
      </w:r>
      <w:r w:rsidR="00CA77DF" w:rsidRPr="00CF5983">
        <w:t>certifikátem</w:t>
      </w:r>
      <w:r w:rsidR="00D15DF6" w:rsidRPr="00CF5983">
        <w:t>)</w:t>
      </w:r>
      <w:r w:rsidR="00994208" w:rsidRPr="00CF5983">
        <w:t xml:space="preserve">, </w:t>
      </w:r>
      <w:r w:rsidR="00784693" w:rsidRPr="00CF5983">
        <w:t xml:space="preserve">musí být </w:t>
      </w:r>
      <w:r w:rsidR="00994208" w:rsidRPr="00CF5983">
        <w:t>tvořeno v souladu s</w:t>
      </w:r>
      <w:r w:rsidR="00F44F24">
        <w:t xml:space="preserve"> odstavcem (29), pokud není </w:t>
      </w:r>
      <w:r w:rsidR="00F44F24" w:rsidRPr="00F44F24">
        <w:rPr>
          <w:i/>
        </w:rPr>
        <w:t>manažerem kybernetické bezpečnosti</w:t>
      </w:r>
      <w:r w:rsidR="00F44F24">
        <w:t xml:space="preserve"> stanoveno jinak</w:t>
      </w:r>
      <w:r w:rsidR="00B05A0C" w:rsidRPr="00CF5983">
        <w:t xml:space="preserve"> (např. </w:t>
      </w:r>
      <w:r w:rsidR="00B373B4" w:rsidRPr="00CF5983">
        <w:t xml:space="preserve">ve zvláštní instrukci, vnitřním předpisu nebo dokumentaci </w:t>
      </w:r>
      <w:r w:rsidR="00900505" w:rsidRPr="00CF5983">
        <w:t>k informačnímu systému)</w:t>
      </w:r>
      <w:r w:rsidR="006B350B" w:rsidRPr="00CF5983">
        <w:t>.</w:t>
      </w:r>
      <w:r w:rsidR="002C0AFD" w:rsidRPr="00CF5983">
        <w:t xml:space="preserve"> PIN nebo heslo pro </w:t>
      </w:r>
      <w:r w:rsidR="004B371F" w:rsidRPr="00CF5983">
        <w:t xml:space="preserve">přístup ke klíčům uloženým na tokenu nebo čipové kartě musí být </w:t>
      </w:r>
      <w:r w:rsidR="00CB53CE" w:rsidRPr="00CF5983">
        <w:t>tvořeno</w:t>
      </w:r>
      <w:r w:rsidR="004B371F" w:rsidRPr="00CF5983">
        <w:t xml:space="preserve"> v </w:t>
      </w:r>
      <w:r w:rsidR="00CB53CE" w:rsidRPr="00CF5983">
        <w:t>souladu</w:t>
      </w:r>
      <w:r w:rsidR="004B371F" w:rsidRPr="00CF5983">
        <w:t xml:space="preserve"> s</w:t>
      </w:r>
      <w:r w:rsidR="006B350B" w:rsidRPr="00CF5983">
        <w:t> </w:t>
      </w:r>
      <w:r w:rsidR="00CC7E0C" w:rsidRPr="00CF5983">
        <w:t>odstavcem</w:t>
      </w:r>
      <w:r w:rsidR="006B350B" w:rsidRPr="00CF5983">
        <w:t xml:space="preserve"> </w:t>
      </w:r>
      <w:r w:rsidR="00FC33CB" w:rsidRPr="00CF5983">
        <w:fldChar w:fldCharType="begin"/>
      </w:r>
      <w:r w:rsidR="00073484" w:rsidRPr="00CF5983">
        <w:instrText xml:space="preserve"> REF _Ref19960845 \r \h </w:instrText>
      </w:r>
      <w:r w:rsidR="00BC38F1" w:rsidRPr="00CF5983">
        <w:instrText xml:space="preserve"> \* MERGEFORMAT </w:instrText>
      </w:r>
      <w:r w:rsidR="00FC33CB" w:rsidRPr="00CF5983">
        <w:fldChar w:fldCharType="separate"/>
      </w:r>
      <w:r w:rsidR="00A14D1C">
        <w:t>(34)</w:t>
      </w:r>
      <w:r w:rsidR="00FC33CB" w:rsidRPr="00CF5983">
        <w:fldChar w:fldCharType="end"/>
      </w:r>
      <w:r w:rsidR="00850344" w:rsidRPr="00CF5983">
        <w:t>.</w:t>
      </w:r>
    </w:p>
    <w:p w14:paraId="1E46B378" w14:textId="77777777" w:rsidR="00EB28C6" w:rsidRPr="00CF5983" w:rsidRDefault="00EB28C6" w:rsidP="00BC38F1">
      <w:pPr>
        <w:pStyle w:val="Bodpedpisu"/>
      </w:pPr>
      <w:r w:rsidRPr="00CF5983">
        <w:t xml:space="preserve">Všichni uživatelé </w:t>
      </w:r>
      <w:r w:rsidR="00396BD8" w:rsidRPr="00CF5983">
        <w:t>i</w:t>
      </w:r>
      <w:r w:rsidR="006B350B" w:rsidRPr="00CF5983">
        <w:t xml:space="preserve"> </w:t>
      </w:r>
      <w:r w:rsidR="009C5943" w:rsidRPr="00CF5983">
        <w:rPr>
          <w:i/>
        </w:rPr>
        <w:t>s</w:t>
      </w:r>
      <w:r w:rsidR="003F0CBA" w:rsidRPr="00CF5983">
        <w:rPr>
          <w:i/>
        </w:rPr>
        <w:t>právci IS</w:t>
      </w:r>
      <w:r w:rsidR="006B350B" w:rsidRPr="00CF5983">
        <w:rPr>
          <w:i/>
        </w:rPr>
        <w:t xml:space="preserve"> </w:t>
      </w:r>
      <w:r w:rsidRPr="00CF5983">
        <w:t>musí při používání hesel dodržovat následující pravidla:</w:t>
      </w:r>
    </w:p>
    <w:p w14:paraId="195FCAC1" w14:textId="77777777" w:rsidR="006D53BB" w:rsidRPr="00CF5983" w:rsidRDefault="00065AB5" w:rsidP="00BC38F1">
      <w:pPr>
        <w:pStyle w:val="Bodpedpisu2urovne"/>
      </w:pPr>
      <w:r w:rsidRPr="00CF5983">
        <w:t>u</w:t>
      </w:r>
      <w:r w:rsidR="00B77E6E" w:rsidRPr="00CF5983">
        <w:t>držovat veškerá svá hesla (vč. hesel spojených s jejich identitou nebo spravovanými službami) v tajnosti, zejména je</w:t>
      </w:r>
      <w:r w:rsidR="006D53BB" w:rsidRPr="00CF5983">
        <w:t>:</w:t>
      </w:r>
    </w:p>
    <w:p w14:paraId="0AF1FE85" w14:textId="77777777" w:rsidR="006D53BB" w:rsidRPr="00CF5983" w:rsidRDefault="00B77E6E" w:rsidP="00BC38F1">
      <w:pPr>
        <w:pStyle w:val="Bodpedpisu2urovne"/>
        <w:numPr>
          <w:ilvl w:val="2"/>
          <w:numId w:val="19"/>
        </w:numPr>
        <w:ind w:left="993" w:hanging="142"/>
      </w:pPr>
      <w:r w:rsidRPr="00CF5983">
        <w:t xml:space="preserve">zakázáno </w:t>
      </w:r>
      <w:r w:rsidR="00A40054" w:rsidRPr="00CF5983">
        <w:t xml:space="preserve">hesla </w:t>
      </w:r>
      <w:r w:rsidRPr="00CF5983">
        <w:t>sdělovat</w:t>
      </w:r>
      <w:r w:rsidR="00610244" w:rsidRPr="00CF5983">
        <w:t xml:space="preserve"> nebo zpřístupnit</w:t>
      </w:r>
      <w:r w:rsidR="006B350B" w:rsidRPr="00CF5983">
        <w:t xml:space="preserve"> </w:t>
      </w:r>
      <w:r w:rsidR="00294A3C" w:rsidRPr="00CF5983">
        <w:t xml:space="preserve">(i neúmyslně) </w:t>
      </w:r>
      <w:r w:rsidRPr="00CF5983">
        <w:t>jiným osobám</w:t>
      </w:r>
      <w:r w:rsidR="006D53BB" w:rsidRPr="00CF5983">
        <w:t>,</w:t>
      </w:r>
      <w:r w:rsidRPr="00CF5983">
        <w:t xml:space="preserve"> </w:t>
      </w:r>
    </w:p>
    <w:p w14:paraId="00BDF4D5" w14:textId="77777777" w:rsidR="0051559E" w:rsidRPr="00CF5983" w:rsidRDefault="006D53BB" w:rsidP="00BC38F1">
      <w:pPr>
        <w:pStyle w:val="Bodpedpisu2urovne"/>
        <w:numPr>
          <w:ilvl w:val="2"/>
          <w:numId w:val="19"/>
        </w:numPr>
        <w:ind w:left="993" w:hanging="142"/>
      </w:pPr>
      <w:r w:rsidRPr="00CF5983">
        <w:t xml:space="preserve">zakázáno hesla </w:t>
      </w:r>
      <w:r w:rsidR="00B77E6E" w:rsidRPr="00CF5983">
        <w:t xml:space="preserve">zaznamenávat či ukládat mimo k tomu určená místa či specializovaný </w:t>
      </w:r>
      <w:r w:rsidR="006B350B" w:rsidRPr="00CF5983">
        <w:t>software</w:t>
      </w:r>
      <w:r w:rsidR="00B77E6E" w:rsidRPr="00CF5983">
        <w:t xml:space="preserve"> (mezi povolené způsoby uložení či zaznamenání hesla patří např. obálka umístěná v osobním trezoru, obálkové heslo v zalepené obálce v trezoru přístupném </w:t>
      </w:r>
      <w:r w:rsidR="00B77E6E" w:rsidRPr="00CF5983">
        <w:lastRenderedPageBreak/>
        <w:t xml:space="preserve">pouze oprávněným osobám nebo heslo uložené v programu </w:t>
      </w:r>
      <w:proofErr w:type="spellStart"/>
      <w:r w:rsidR="00B77E6E" w:rsidRPr="00CF5983">
        <w:t>KeePass</w:t>
      </w:r>
      <w:proofErr w:type="spellEnd"/>
      <w:r w:rsidR="00B77E6E" w:rsidRPr="00CF5983">
        <w:t xml:space="preserve"> na služebním počítači)</w:t>
      </w:r>
      <w:r w:rsidR="00A40054" w:rsidRPr="00CF5983">
        <w:t xml:space="preserve">, </w:t>
      </w:r>
      <w:r w:rsidRPr="00CF5983">
        <w:t xml:space="preserve">což zejména </w:t>
      </w:r>
      <w:r w:rsidR="00065AB5" w:rsidRPr="00CF5983">
        <w:t xml:space="preserve">zahrnuje zákaz </w:t>
      </w:r>
      <w:r w:rsidR="00A40054" w:rsidRPr="00CF5983">
        <w:t>zapisování hesel na papírky,</w:t>
      </w:r>
      <w:r w:rsidR="00BE38E3" w:rsidRPr="00CF5983">
        <w:t xml:space="preserve"> ukládání v nezabezpečených souborech na osobním počítači,</w:t>
      </w:r>
      <w:r w:rsidR="006B350B" w:rsidRPr="00CF5983">
        <w:t xml:space="preserve"> </w:t>
      </w:r>
      <w:r w:rsidR="00BC6057" w:rsidRPr="00CF5983">
        <w:t>ukládání hesel na externí cloud</w:t>
      </w:r>
      <w:r w:rsidR="00EC7255" w:rsidRPr="00CF5983">
        <w:t xml:space="preserve">, </w:t>
      </w:r>
      <w:r w:rsidR="00A40054" w:rsidRPr="00CF5983">
        <w:t>zasílání v nešifrovaných e-mailech nebo ukládání ve skriptech či makrech</w:t>
      </w:r>
      <w:r w:rsidR="00065AB5" w:rsidRPr="00CF5983">
        <w:t>,</w:t>
      </w:r>
    </w:p>
    <w:p w14:paraId="126651EB" w14:textId="77777777" w:rsidR="00753CC4" w:rsidRPr="00CF5983" w:rsidRDefault="00065AB5" w:rsidP="00BC38F1">
      <w:pPr>
        <w:pStyle w:val="Bodpedpisu2urovne"/>
      </w:pPr>
      <w:r w:rsidRPr="00CF5983">
        <w:t>n</w:t>
      </w:r>
      <w:r w:rsidR="00EB28C6" w:rsidRPr="00CF5983">
        <w:t xml:space="preserve">esmí prozrazovat nebo půjčovat své přístupové údaje </w:t>
      </w:r>
      <w:r w:rsidR="00744FE9" w:rsidRPr="00CF5983">
        <w:t>(vč. prostředků používaných p</w:t>
      </w:r>
      <w:r w:rsidR="00640100" w:rsidRPr="00CF5983">
        <w:t>ro</w:t>
      </w:r>
      <w:r w:rsidR="00744FE9" w:rsidRPr="00CF5983">
        <w:t xml:space="preserve"> </w:t>
      </w:r>
      <w:proofErr w:type="spellStart"/>
      <w:r w:rsidR="00744FE9" w:rsidRPr="00CF5983">
        <w:t>vícefaktorové</w:t>
      </w:r>
      <w:proofErr w:type="spellEnd"/>
      <w:r w:rsidR="00744FE9" w:rsidRPr="00CF5983">
        <w:t xml:space="preserve"> ověření) </w:t>
      </w:r>
      <w:r w:rsidR="00EB28C6" w:rsidRPr="00CF5983">
        <w:t>jiným osobám, ani jim umožnit přístup do systémů</w:t>
      </w:r>
      <w:r w:rsidR="001B28E6" w:rsidRPr="00CF5983">
        <w:t xml:space="preserve"> resortu spravedlnosti</w:t>
      </w:r>
      <w:r w:rsidR="00EB28C6" w:rsidRPr="00CF5983">
        <w:t xml:space="preserve"> pod svým účtem (a to ani dočasnou změnou svého hesla pro tyto účely)</w:t>
      </w:r>
      <w:r w:rsidRPr="00CF5983">
        <w:t>,</w:t>
      </w:r>
    </w:p>
    <w:p w14:paraId="7A61633C" w14:textId="77777777" w:rsidR="00753CC4" w:rsidRPr="00CF5983" w:rsidRDefault="00065AB5" w:rsidP="00BC38F1">
      <w:pPr>
        <w:pStyle w:val="Bodpedpisu2urovne"/>
      </w:pPr>
      <w:r w:rsidRPr="00CF5983">
        <w:t>s</w:t>
      </w:r>
      <w:r w:rsidR="00EB28C6" w:rsidRPr="00CF5983">
        <w:t xml:space="preserve">tejná hesla mohou být uživatelem </w:t>
      </w:r>
      <w:r w:rsidR="00B30F6D" w:rsidRPr="00CF5983">
        <w:t>nebo</w:t>
      </w:r>
      <w:r w:rsidR="006B350B" w:rsidRPr="00CF5983">
        <w:t xml:space="preserve"> </w:t>
      </w:r>
      <w:r w:rsidR="009C5943" w:rsidRPr="00CF5983">
        <w:rPr>
          <w:i/>
        </w:rPr>
        <w:t>s</w:t>
      </w:r>
      <w:r w:rsidR="003F0CBA" w:rsidRPr="00CF5983">
        <w:rPr>
          <w:i/>
        </w:rPr>
        <w:t>právcem IS</w:t>
      </w:r>
      <w:r w:rsidR="006B350B" w:rsidRPr="00CF5983">
        <w:rPr>
          <w:i/>
        </w:rPr>
        <w:t xml:space="preserve"> </w:t>
      </w:r>
      <w:r w:rsidR="00EB28C6" w:rsidRPr="00CF5983">
        <w:t xml:space="preserve">používána pro různé systémy </w:t>
      </w:r>
      <w:r w:rsidR="00753CC4" w:rsidRPr="00CF5983">
        <w:t xml:space="preserve">resortu </w:t>
      </w:r>
      <w:r w:rsidR="00B30F6D" w:rsidRPr="00CF5983">
        <w:t>spravedlnosti</w:t>
      </w:r>
      <w:r w:rsidR="00EB28C6" w:rsidRPr="00CF5983">
        <w:t xml:space="preserve">. Nesmí však být používána pro systémy mimo správu </w:t>
      </w:r>
      <w:r w:rsidR="00B30F6D" w:rsidRPr="00CF5983">
        <w:t>resortu spravedlnosti</w:t>
      </w:r>
      <w:r w:rsidR="00EB28C6" w:rsidRPr="00CF5983">
        <w:t xml:space="preserve"> – to platí zejména pro heslo do </w:t>
      </w:r>
      <w:r w:rsidR="008B32EF" w:rsidRPr="00CF5983">
        <w:t xml:space="preserve">resortní </w:t>
      </w:r>
      <w:r w:rsidR="0083447D" w:rsidRPr="00CF5983">
        <w:t>sítě (</w:t>
      </w:r>
      <w:r w:rsidR="009E1BB7" w:rsidRPr="00CF5983">
        <w:t>A</w:t>
      </w:r>
      <w:r w:rsidR="0083447D" w:rsidRPr="00CF5983">
        <w:t xml:space="preserve">ctive </w:t>
      </w:r>
      <w:r w:rsidR="009E1BB7" w:rsidRPr="00CF5983">
        <w:t>D</w:t>
      </w:r>
      <w:r w:rsidR="0083447D" w:rsidRPr="00CF5983">
        <w:t>irectory)</w:t>
      </w:r>
      <w:r w:rsidRPr="00CF5983">
        <w:t>; p</w:t>
      </w:r>
      <w:r w:rsidR="00EB28C6" w:rsidRPr="00CF5983">
        <w:t xml:space="preserve">ro </w:t>
      </w:r>
      <w:r w:rsidR="0065429A" w:rsidRPr="00CF5983">
        <w:t xml:space="preserve">klíčové informační </w:t>
      </w:r>
      <w:r w:rsidR="00EB28C6" w:rsidRPr="00CF5983">
        <w:t xml:space="preserve">systémy </w:t>
      </w:r>
      <w:r w:rsidR="0065429A" w:rsidRPr="00CF5983">
        <w:t xml:space="preserve">nebo klíčové podpůrné systémy </w:t>
      </w:r>
      <w:r w:rsidR="00EB28C6" w:rsidRPr="00CF5983">
        <w:t xml:space="preserve">v rámci </w:t>
      </w:r>
      <w:r w:rsidR="00753CC4" w:rsidRPr="00CF5983">
        <w:t xml:space="preserve">resortu </w:t>
      </w:r>
      <w:r w:rsidR="00424397" w:rsidRPr="00CF5983">
        <w:t xml:space="preserve">spravedlnosti </w:t>
      </w:r>
      <w:r w:rsidR="00EB28C6" w:rsidRPr="00CF5983">
        <w:t>je nutné volit různá hesla</w:t>
      </w:r>
      <w:r w:rsidRPr="00CF5983">
        <w:t>, a</w:t>
      </w:r>
    </w:p>
    <w:p w14:paraId="0528E95A" w14:textId="77777777" w:rsidR="00753CC4" w:rsidRPr="00CF5983" w:rsidRDefault="00065AB5" w:rsidP="00BC38F1">
      <w:pPr>
        <w:pStyle w:val="Bodpedpisu2urovne"/>
      </w:pPr>
      <w:r w:rsidRPr="00CF5983">
        <w:t>p</w:t>
      </w:r>
      <w:r w:rsidR="00CD16B1" w:rsidRPr="00CF5983">
        <w:t>ři zadávání hesel j</w:t>
      </w:r>
      <w:r w:rsidR="005B060A" w:rsidRPr="00CF5983">
        <w:t>e nezbytné</w:t>
      </w:r>
      <w:r w:rsidR="006B350B" w:rsidRPr="00CF5983">
        <w:t xml:space="preserve"> </w:t>
      </w:r>
      <w:r w:rsidR="00EB28C6" w:rsidRPr="00CF5983">
        <w:t>minimalizova</w:t>
      </w:r>
      <w:r w:rsidR="00CD16B1" w:rsidRPr="00CF5983">
        <w:t>t</w:t>
      </w:r>
      <w:r w:rsidR="00EB28C6" w:rsidRPr="00CF5983">
        <w:t xml:space="preserve"> riziko jejich odpozorování jinou osobou.</w:t>
      </w:r>
    </w:p>
    <w:p w14:paraId="0D8CD6D3" w14:textId="77777777" w:rsidR="00EB28C6" w:rsidRPr="00CF5983" w:rsidRDefault="00E1599C" w:rsidP="00E1599C">
      <w:pPr>
        <w:pStyle w:val="Nadpis2"/>
      </w:pPr>
      <w:bookmarkStart w:id="16" w:name="_Toc103003968"/>
      <w:r w:rsidRPr="00CF5983">
        <w:t>Pravidla pro používání klíčů, certifikátů a čipových karet</w:t>
      </w:r>
      <w:bookmarkEnd w:id="16"/>
    </w:p>
    <w:p w14:paraId="6F1A07CF" w14:textId="77777777" w:rsidR="00F012C0" w:rsidRPr="00CF5983" w:rsidRDefault="00F012C0" w:rsidP="00BC38F1">
      <w:pPr>
        <w:pStyle w:val="Bodpedpisu"/>
      </w:pPr>
      <w:r w:rsidRPr="00CF5983">
        <w:t>Pro používání certifikátů v</w:t>
      </w:r>
      <w:r w:rsidR="009E1BB7" w:rsidRPr="00CF5983">
        <w:t xml:space="preserve"> resortu </w:t>
      </w:r>
      <w:r w:rsidR="00385761" w:rsidRPr="00CF5983">
        <w:t xml:space="preserve">spravedlnosti </w:t>
      </w:r>
      <w:r w:rsidRPr="00CF5983">
        <w:t>platí následující pravidla:</w:t>
      </w:r>
    </w:p>
    <w:p w14:paraId="54AA8204" w14:textId="3B6F20A4" w:rsidR="009E1BB7" w:rsidRPr="00CF5983" w:rsidRDefault="00F911A7" w:rsidP="00BC38F1">
      <w:pPr>
        <w:pStyle w:val="Bodpedpisu2urovne"/>
      </w:pPr>
      <w:r w:rsidRPr="00CF5983">
        <w:t>p</w:t>
      </w:r>
      <w:r w:rsidR="00F012C0" w:rsidRPr="00CF5983">
        <w:t xml:space="preserve">ro přístup k informačním systémům </w:t>
      </w:r>
      <w:r w:rsidR="009E1BB7" w:rsidRPr="00CF5983">
        <w:t xml:space="preserve">resortu </w:t>
      </w:r>
      <w:r w:rsidR="00385761" w:rsidRPr="00CF5983">
        <w:t xml:space="preserve">spravedlnosti </w:t>
      </w:r>
      <w:r w:rsidR="00F012C0" w:rsidRPr="00CF5983">
        <w:t xml:space="preserve">musí být používány certifikáty vydané certifikační autoritou </w:t>
      </w:r>
      <w:r w:rsidR="009E1BB7" w:rsidRPr="00CF5983">
        <w:t xml:space="preserve">resortu </w:t>
      </w:r>
      <w:r w:rsidR="005F37DF" w:rsidRPr="00CF5983">
        <w:t>spravedlnosti</w:t>
      </w:r>
      <w:r w:rsidR="009E1BB7" w:rsidRPr="00CF5983">
        <w:t xml:space="preserve"> nebo </w:t>
      </w:r>
      <w:r w:rsidR="001552A5" w:rsidRPr="00CF5983">
        <w:t>kvalifikovaný</w:t>
      </w:r>
      <w:r w:rsidR="005D1EED" w:rsidRPr="00CF5983">
        <w:t>m</w:t>
      </w:r>
      <w:r w:rsidR="001552A5" w:rsidRPr="00CF5983">
        <w:t xml:space="preserve"> poskytovatel</w:t>
      </w:r>
      <w:r w:rsidR="005D1EED" w:rsidRPr="00CF5983">
        <w:t>em</w:t>
      </w:r>
      <w:r w:rsidR="001552A5" w:rsidRPr="00CF5983">
        <w:t xml:space="preserve"> služeb vytvářejících</w:t>
      </w:r>
      <w:r w:rsidR="005D1EED" w:rsidRPr="00CF5983">
        <w:t xml:space="preserve"> důvěru</w:t>
      </w:r>
      <w:r w:rsidRPr="00CF5983">
        <w:t>, přičemž p</w:t>
      </w:r>
      <w:r w:rsidR="00F012C0" w:rsidRPr="00CF5983">
        <w:t xml:space="preserve">ovolené kryptografické algoritmy a délky klíčů pro použití v certifikátech jsou </w:t>
      </w:r>
      <w:r w:rsidR="009E1BB7" w:rsidRPr="00CF5983">
        <w:t>uvedeny v </w:t>
      </w:r>
      <w:r w:rsidR="00492C8F" w:rsidRPr="00CF5983">
        <w:t xml:space="preserve">dokumentu </w:t>
      </w:r>
      <w:r w:rsidR="008C378F" w:rsidRPr="00CF5983">
        <w:t>„</w:t>
      </w:r>
      <w:r w:rsidR="009E1BB7" w:rsidRPr="00CF5983">
        <w:t>Politika bezpečného používání kryptografické ochrany</w:t>
      </w:r>
      <w:r w:rsidR="002C486E" w:rsidRPr="00CF5983">
        <w:t>“</w:t>
      </w:r>
      <w:r w:rsidRPr="00CF5983">
        <w:t>,</w:t>
      </w:r>
    </w:p>
    <w:p w14:paraId="2C4AA9FF" w14:textId="77777777" w:rsidR="009E1BB7" w:rsidRPr="00CF5983" w:rsidRDefault="00F4534E" w:rsidP="00BC38F1">
      <w:pPr>
        <w:pStyle w:val="Bodpedpisu2urovne"/>
      </w:pPr>
      <w:r w:rsidRPr="00CF5983">
        <w:t>c</w:t>
      </w:r>
      <w:r w:rsidR="00F012C0" w:rsidRPr="00CF5983">
        <w:t xml:space="preserve">ertifikáty vydané certifikační autoritou </w:t>
      </w:r>
      <w:r w:rsidR="009E1BB7" w:rsidRPr="00CF5983">
        <w:t xml:space="preserve">resortu </w:t>
      </w:r>
      <w:r w:rsidR="00385761" w:rsidRPr="00CF5983">
        <w:t xml:space="preserve">spravedlnosti </w:t>
      </w:r>
      <w:r w:rsidR="00F012C0" w:rsidRPr="00CF5983">
        <w:t>jsou primárně určeny pro použití v</w:t>
      </w:r>
      <w:r w:rsidR="009E1BB7" w:rsidRPr="00CF5983">
        <w:t xml:space="preserve"> IS resortu </w:t>
      </w:r>
      <w:r w:rsidR="005F37DF" w:rsidRPr="00CF5983">
        <w:t>spravedlnosti</w:t>
      </w:r>
      <w:r w:rsidRPr="00CF5983">
        <w:t xml:space="preserve"> a p</w:t>
      </w:r>
      <w:r w:rsidR="00F012C0" w:rsidRPr="00CF5983">
        <w:t xml:space="preserve">ři použití mimo </w:t>
      </w:r>
      <w:r w:rsidR="009E1BB7" w:rsidRPr="00CF5983">
        <w:t xml:space="preserve">tyto </w:t>
      </w:r>
      <w:r w:rsidR="00F012C0" w:rsidRPr="00CF5983">
        <w:t xml:space="preserve">systémy musí uživatel </w:t>
      </w:r>
      <w:r w:rsidR="009E1BB7" w:rsidRPr="00CF5983">
        <w:t xml:space="preserve">nebo </w:t>
      </w:r>
      <w:r w:rsidR="009C5943" w:rsidRPr="00CF5983">
        <w:rPr>
          <w:i/>
        </w:rPr>
        <w:t>s</w:t>
      </w:r>
      <w:r w:rsidR="003F0CBA" w:rsidRPr="00CF5983">
        <w:rPr>
          <w:i/>
        </w:rPr>
        <w:t>právce IS</w:t>
      </w:r>
      <w:r w:rsidR="006B350B" w:rsidRPr="00CF5983">
        <w:rPr>
          <w:i/>
        </w:rPr>
        <w:t xml:space="preserve"> </w:t>
      </w:r>
      <w:r w:rsidR="00F012C0" w:rsidRPr="00CF5983">
        <w:t xml:space="preserve">dbát zejména na ochranu soukromého klíče a brát zřetel na omezení vyplývající z jeho použití mimo systémy </w:t>
      </w:r>
      <w:r w:rsidR="009E1BB7" w:rsidRPr="00CF5983">
        <w:t xml:space="preserve">resortu </w:t>
      </w:r>
      <w:r w:rsidR="00B80DFD" w:rsidRPr="00CF5983">
        <w:t>spravedlnosti</w:t>
      </w:r>
      <w:r w:rsidRPr="00CF5983">
        <w:t>, a</w:t>
      </w:r>
    </w:p>
    <w:p w14:paraId="47686D9C" w14:textId="77777777" w:rsidR="009E1BB7" w:rsidRPr="00CF5983" w:rsidRDefault="00F4534E" w:rsidP="00BC38F1">
      <w:pPr>
        <w:pStyle w:val="Bodpedpisu2urovne"/>
      </w:pPr>
      <w:r w:rsidRPr="00CF5983">
        <w:t>u</w:t>
      </w:r>
      <w:r w:rsidR="009E1BB7" w:rsidRPr="00CF5983">
        <w:t xml:space="preserve">živatel </w:t>
      </w:r>
      <w:r w:rsidR="005011FF" w:rsidRPr="00CF5983">
        <w:t xml:space="preserve">i </w:t>
      </w:r>
      <w:r w:rsidR="009C5943" w:rsidRPr="00CF5983">
        <w:rPr>
          <w:i/>
        </w:rPr>
        <w:t>s</w:t>
      </w:r>
      <w:r w:rsidR="003F0CBA" w:rsidRPr="00CF5983">
        <w:rPr>
          <w:i/>
        </w:rPr>
        <w:t>právce IS</w:t>
      </w:r>
      <w:r w:rsidR="006B350B" w:rsidRPr="00CF5983">
        <w:rPr>
          <w:i/>
        </w:rPr>
        <w:t xml:space="preserve"> </w:t>
      </w:r>
      <w:r w:rsidR="009E1BB7" w:rsidRPr="00CF5983">
        <w:t>je povinen při prozrazení svého soukromého klíče spojeného s certifikátem neprodleně hlásit</w:t>
      </w:r>
      <w:r w:rsidR="006B350B" w:rsidRPr="00CF5983">
        <w:t xml:space="preserve"> </w:t>
      </w:r>
      <w:r w:rsidR="002364FA" w:rsidRPr="00CF5983">
        <w:t>tuto bezpečnostní</w:t>
      </w:r>
      <w:r w:rsidR="00D456F6" w:rsidRPr="00CF5983">
        <w:t xml:space="preserve"> událost</w:t>
      </w:r>
      <w:r w:rsidR="006B350B" w:rsidRPr="00CF5983">
        <w:t xml:space="preserve"> </w:t>
      </w:r>
      <w:r w:rsidR="002364FA" w:rsidRPr="00CF5983">
        <w:t xml:space="preserve">v souladu s pravidly uvedenými v dokumentu </w:t>
      </w:r>
      <w:r w:rsidR="00D456F6" w:rsidRPr="00CF5983">
        <w:t>„Politika zvládání kybernetických bezpečnostních incidentů“</w:t>
      </w:r>
      <w:r w:rsidR="006B350B" w:rsidRPr="00CF5983">
        <w:t xml:space="preserve"> </w:t>
      </w:r>
      <w:r w:rsidR="009E1BB7" w:rsidRPr="00CF5983">
        <w:t xml:space="preserve">a požádat o </w:t>
      </w:r>
      <w:r w:rsidR="00635C19" w:rsidRPr="00CF5983">
        <w:t xml:space="preserve">okamžité </w:t>
      </w:r>
      <w:r w:rsidR="009E1BB7" w:rsidRPr="00CF5983">
        <w:t>zneplatnění svého certifikátu.</w:t>
      </w:r>
    </w:p>
    <w:p w14:paraId="0C41C893" w14:textId="77777777" w:rsidR="009E1BB7" w:rsidRPr="00CF5983" w:rsidRDefault="009E1BB7" w:rsidP="00BC38F1">
      <w:pPr>
        <w:pStyle w:val="Bodpedpisu"/>
      </w:pPr>
      <w:r w:rsidRPr="00CF5983">
        <w:t>Pro soukromé klíče uložené v softwar</w:t>
      </w:r>
      <w:r w:rsidR="00ED20A4" w:rsidRPr="00CF5983">
        <w:t>u</w:t>
      </w:r>
      <w:r w:rsidRPr="00CF5983">
        <w:t xml:space="preserve"> platí následující pravidla</w:t>
      </w:r>
      <w:r w:rsidR="008577A9" w:rsidRPr="00CF5983">
        <w:t>:</w:t>
      </w:r>
    </w:p>
    <w:p w14:paraId="52B86D24" w14:textId="77777777" w:rsidR="003839A6" w:rsidRPr="00CF5983" w:rsidRDefault="00D05FEC" w:rsidP="00BC38F1">
      <w:pPr>
        <w:pStyle w:val="Bodpedpisu2urovne"/>
      </w:pPr>
      <w:r w:rsidRPr="00CF5983">
        <w:t>u</w:t>
      </w:r>
      <w:r w:rsidR="00F012C0" w:rsidRPr="00CF5983">
        <w:t xml:space="preserve">živatelé </w:t>
      </w:r>
      <w:r w:rsidR="002364FA" w:rsidRPr="00CF5983">
        <w:t xml:space="preserve">i </w:t>
      </w:r>
      <w:r w:rsidR="009C5943" w:rsidRPr="00CF5983">
        <w:rPr>
          <w:i/>
        </w:rPr>
        <w:t>s</w:t>
      </w:r>
      <w:r w:rsidR="004C0F56" w:rsidRPr="00CF5983">
        <w:rPr>
          <w:i/>
        </w:rPr>
        <w:t>právci IS</w:t>
      </w:r>
      <w:r w:rsidR="006B350B" w:rsidRPr="00CF5983">
        <w:rPr>
          <w:i/>
        </w:rPr>
        <w:t xml:space="preserve"> </w:t>
      </w:r>
      <w:r w:rsidR="00F012C0" w:rsidRPr="00CF5983">
        <w:t>mohou instalovat svůj soukromý klíč pouze na zařízení</w:t>
      </w:r>
      <w:r w:rsidR="001B195C" w:rsidRPr="00CF5983">
        <w:t xml:space="preserve"> (</w:t>
      </w:r>
      <w:r w:rsidR="003A5934" w:rsidRPr="00CF5983">
        <w:t xml:space="preserve">např. </w:t>
      </w:r>
      <w:r w:rsidR="001B195C" w:rsidRPr="00CF5983">
        <w:t>počítače, tokeny, čipové karty</w:t>
      </w:r>
      <w:r w:rsidR="003A5934" w:rsidRPr="00CF5983">
        <w:t>)</w:t>
      </w:r>
      <w:r w:rsidR="00F012C0" w:rsidRPr="00CF5983">
        <w:t xml:space="preserve">, </w:t>
      </w:r>
      <w:r w:rsidR="003839A6" w:rsidRPr="00CF5983">
        <w:t xml:space="preserve">která </w:t>
      </w:r>
      <w:r w:rsidR="007E0251" w:rsidRPr="00CF5983">
        <w:t xml:space="preserve">k tomu jsou určena, </w:t>
      </w:r>
      <w:r w:rsidR="003839A6" w:rsidRPr="00CF5983">
        <w:t xml:space="preserve">jsou řádně zabezpečena, a </w:t>
      </w:r>
      <w:r w:rsidR="00F012C0" w:rsidRPr="00CF5983">
        <w:t>kter</w:t>
      </w:r>
      <w:r w:rsidR="001B195C" w:rsidRPr="00CF5983">
        <w:t>á</w:t>
      </w:r>
      <w:r w:rsidR="00F012C0" w:rsidRPr="00CF5983">
        <w:t xml:space="preserve"> jsou</w:t>
      </w:r>
      <w:r w:rsidR="00527E1D" w:rsidRPr="00CF5983">
        <w:t>:</w:t>
      </w:r>
    </w:p>
    <w:p w14:paraId="083FF1B2" w14:textId="1986D7BA" w:rsidR="003839A6" w:rsidRPr="00CF5983" w:rsidRDefault="00F012C0" w:rsidP="00BC38F1">
      <w:pPr>
        <w:pStyle w:val="Bodpedpisu2urovne"/>
        <w:numPr>
          <w:ilvl w:val="2"/>
          <w:numId w:val="19"/>
        </w:numPr>
        <w:ind w:left="993" w:hanging="142"/>
      </w:pPr>
      <w:r w:rsidRPr="00CF5983">
        <w:t xml:space="preserve">pod správou </w:t>
      </w:r>
      <w:r w:rsidR="009E1BB7" w:rsidRPr="00CF5983">
        <w:t>justiční složky,</w:t>
      </w:r>
      <w:r w:rsidR="00A20BBB" w:rsidRPr="00CF5983">
        <w:t xml:space="preserve"> nebo</w:t>
      </w:r>
    </w:p>
    <w:p w14:paraId="1827F78F" w14:textId="19842F55" w:rsidR="009E2757" w:rsidRPr="00CF5983" w:rsidRDefault="003839A6" w:rsidP="00BC38F1">
      <w:pPr>
        <w:pStyle w:val="Bodpedpisu2urovne"/>
        <w:numPr>
          <w:ilvl w:val="2"/>
          <w:numId w:val="19"/>
        </w:numPr>
        <w:ind w:left="993" w:hanging="142"/>
      </w:pPr>
      <w:r w:rsidRPr="00CF5983">
        <w:t>v</w:t>
      </w:r>
      <w:r w:rsidR="00C4566A" w:rsidRPr="00CF5983">
        <w:t xml:space="preserve">e vlastnictví resortu spravedlnosti </w:t>
      </w:r>
      <w:r w:rsidR="00F535C8" w:rsidRPr="00CF5983">
        <w:t xml:space="preserve">a </w:t>
      </w:r>
      <w:r w:rsidR="00F012C0" w:rsidRPr="00CF5983">
        <w:t>v</w:t>
      </w:r>
      <w:r w:rsidR="009E1BB7" w:rsidRPr="00CF5983">
        <w:t xml:space="preserve">e </w:t>
      </w:r>
      <w:r w:rsidR="00F012C0" w:rsidRPr="00CF5983">
        <w:t xml:space="preserve">správě </w:t>
      </w:r>
      <w:r w:rsidR="009E2757" w:rsidRPr="00CF5983">
        <w:t xml:space="preserve">řádně proškoleného </w:t>
      </w:r>
      <w:r w:rsidR="00F012C0" w:rsidRPr="00CF5983">
        <w:t>uživatele</w:t>
      </w:r>
      <w:r w:rsidR="00F535C8" w:rsidRPr="00CF5983">
        <w:t xml:space="preserve">, </w:t>
      </w:r>
      <w:r w:rsidR="009C5943" w:rsidRPr="00CF5983">
        <w:rPr>
          <w:i/>
        </w:rPr>
        <w:t>s</w:t>
      </w:r>
      <w:r w:rsidR="004C0F56" w:rsidRPr="00CF5983">
        <w:rPr>
          <w:i/>
        </w:rPr>
        <w:t>právce IS</w:t>
      </w:r>
      <w:r w:rsidR="006B350B" w:rsidRPr="00CF5983">
        <w:rPr>
          <w:i/>
        </w:rPr>
        <w:t xml:space="preserve"> </w:t>
      </w:r>
      <w:r w:rsidR="009E1BB7" w:rsidRPr="00CF5983">
        <w:t>nebo smluvního partnera justiční složky,</w:t>
      </w:r>
      <w:r w:rsidR="00A20BBB" w:rsidRPr="00CF5983">
        <w:t xml:space="preserve"> nebo</w:t>
      </w:r>
    </w:p>
    <w:p w14:paraId="5050DDC6" w14:textId="77777777" w:rsidR="0051559E" w:rsidRPr="00CF5983" w:rsidRDefault="00F87D78" w:rsidP="00BC38F1">
      <w:pPr>
        <w:pStyle w:val="Bodpedpisu2urovne"/>
        <w:numPr>
          <w:ilvl w:val="2"/>
          <w:numId w:val="19"/>
        </w:numPr>
        <w:ind w:left="993" w:hanging="142"/>
      </w:pPr>
      <w:r w:rsidRPr="00CF5983">
        <w:t xml:space="preserve">ve vlastnictví i správě </w:t>
      </w:r>
      <w:r w:rsidR="00C8095F" w:rsidRPr="00CF5983">
        <w:t xml:space="preserve">řádně proškoleného </w:t>
      </w:r>
      <w:r w:rsidRPr="00CF5983">
        <w:t>uživatele či správce IS</w:t>
      </w:r>
      <w:r w:rsidR="006B350B" w:rsidRPr="00CF5983">
        <w:t xml:space="preserve"> </w:t>
      </w:r>
      <w:r w:rsidR="0045133E" w:rsidRPr="00CF5983">
        <w:t xml:space="preserve">(např. ukládání soukromých klíčů na osobní doklady totožnosti – </w:t>
      </w:r>
      <w:proofErr w:type="spellStart"/>
      <w:r w:rsidR="0045133E" w:rsidRPr="00CF5983">
        <w:t>eOP</w:t>
      </w:r>
      <w:proofErr w:type="spellEnd"/>
      <w:r w:rsidR="0045133E" w:rsidRPr="00CF5983">
        <w:t>, soukromé osobní počítače</w:t>
      </w:r>
      <w:r w:rsidR="00185184" w:rsidRPr="00CF5983">
        <w:t xml:space="preserve"> a</w:t>
      </w:r>
      <w:r w:rsidR="0045133E" w:rsidRPr="00CF5983">
        <w:t xml:space="preserve"> mobilní telefony)</w:t>
      </w:r>
      <w:r w:rsidR="006B350B" w:rsidRPr="00CF5983">
        <w:t xml:space="preserve"> </w:t>
      </w:r>
      <w:r w:rsidR="001D7B6E" w:rsidRPr="00CF5983">
        <w:t>a uložení klíče</w:t>
      </w:r>
      <w:r w:rsidR="006B350B" w:rsidRPr="00CF5983">
        <w:t xml:space="preserve"> </w:t>
      </w:r>
      <w:r w:rsidR="001D7B6E" w:rsidRPr="00CF5983">
        <w:t xml:space="preserve">je prováděno </w:t>
      </w:r>
      <w:r w:rsidR="003D6CF4" w:rsidRPr="00CF5983">
        <w:t xml:space="preserve">na </w:t>
      </w:r>
      <w:r w:rsidR="0023332C" w:rsidRPr="00CF5983">
        <w:t>základě předem stanovených pravidel uvedených v </w:t>
      </w:r>
      <w:r w:rsidR="00FA2102" w:rsidRPr="00CF5983">
        <w:t>I</w:t>
      </w:r>
      <w:r w:rsidR="0023332C" w:rsidRPr="00CF5983">
        <w:t xml:space="preserve">nstrukci nebo přiložených </w:t>
      </w:r>
      <w:r w:rsidR="005B5E54" w:rsidRPr="00CF5983">
        <w:t>politikách</w:t>
      </w:r>
      <w:r w:rsidR="0023332C" w:rsidRPr="00CF5983">
        <w:t xml:space="preserve">, </w:t>
      </w:r>
      <w:r w:rsidR="0045133E" w:rsidRPr="00CF5983">
        <w:t xml:space="preserve">ve vnitřních předpisech justiční složky nebo na </w:t>
      </w:r>
      <w:r w:rsidR="003D6CF4" w:rsidRPr="00CF5983">
        <w:t>zvláštní povolení manažera kybernetické bezpečnosti, resp. správce kybernetické bezpečnosti</w:t>
      </w:r>
      <w:r w:rsidR="00D05FEC" w:rsidRPr="00CF5983">
        <w:t>,</w:t>
      </w:r>
    </w:p>
    <w:p w14:paraId="4958D0F1" w14:textId="77777777" w:rsidR="00455FD6" w:rsidRPr="00CF5983" w:rsidRDefault="00D05FEC" w:rsidP="00BC38F1">
      <w:pPr>
        <w:pStyle w:val="Bodpedpisu2urovne"/>
      </w:pPr>
      <w:r w:rsidRPr="00CF5983">
        <w:lastRenderedPageBreak/>
        <w:t>u</w:t>
      </w:r>
      <w:r w:rsidR="00F012C0" w:rsidRPr="00CF5983">
        <w:t xml:space="preserve">živatelé </w:t>
      </w:r>
      <w:r w:rsidR="009E1BB7" w:rsidRPr="00CF5983">
        <w:t xml:space="preserve">nebo </w:t>
      </w:r>
      <w:r w:rsidR="009C5943" w:rsidRPr="00CF5983">
        <w:rPr>
          <w:i/>
        </w:rPr>
        <w:t>s</w:t>
      </w:r>
      <w:r w:rsidR="004C0F56" w:rsidRPr="00CF5983">
        <w:rPr>
          <w:i/>
        </w:rPr>
        <w:t>právci IS</w:t>
      </w:r>
      <w:r w:rsidR="006B350B" w:rsidRPr="00CF5983">
        <w:rPr>
          <w:i/>
        </w:rPr>
        <w:t xml:space="preserve"> </w:t>
      </w:r>
      <w:r w:rsidR="00F012C0" w:rsidRPr="00CF5983">
        <w:t>jsou povinni zajistit ochranu svého soukromého klíče, zejména neumožnit přístup a použití soukromého klíče jiné osobě</w:t>
      </w:r>
      <w:r w:rsidR="0058179E" w:rsidRPr="00CF5983">
        <w:t xml:space="preserve"> (veškerou manipulaci s osobním certifikátem musí uživatel provádět výhradně sám pod svým účtem</w:t>
      </w:r>
      <w:r w:rsidR="0066119F" w:rsidRPr="00CF5983">
        <w:t>,</w:t>
      </w:r>
      <w:r w:rsidR="00455FD6" w:rsidRPr="00CF5983">
        <w:t xml:space="preserve"> </w:t>
      </w:r>
      <w:r w:rsidR="00A42B7D" w:rsidRPr="00CF5983">
        <w:t>nikoliv prostřednictvím jiného</w:t>
      </w:r>
      <w:r w:rsidR="0058179E" w:rsidRPr="00CF5983">
        <w:t xml:space="preserve"> uživatel</w:t>
      </w:r>
      <w:r w:rsidR="00A42B7D" w:rsidRPr="00CF5983">
        <w:t>e</w:t>
      </w:r>
      <w:r w:rsidR="0058179E" w:rsidRPr="00CF5983">
        <w:t xml:space="preserve"> ani </w:t>
      </w:r>
      <w:r w:rsidR="009C5943" w:rsidRPr="00CF5983">
        <w:rPr>
          <w:i/>
        </w:rPr>
        <w:t>s</w:t>
      </w:r>
      <w:r w:rsidR="0058179E" w:rsidRPr="00CF5983">
        <w:rPr>
          <w:i/>
        </w:rPr>
        <w:t>právce IS</w:t>
      </w:r>
      <w:r w:rsidR="0058179E" w:rsidRPr="00CF5983">
        <w:t>)</w:t>
      </w:r>
      <w:r w:rsidRPr="00CF5983">
        <w:t>, a</w:t>
      </w:r>
    </w:p>
    <w:p w14:paraId="6F54897C" w14:textId="77777777" w:rsidR="00D05FEC" w:rsidRPr="00CF5983" w:rsidRDefault="00D05FEC" w:rsidP="00BC38F1">
      <w:pPr>
        <w:pStyle w:val="Bodpedpisu2urovne"/>
      </w:pPr>
      <w:r w:rsidRPr="00CF5983">
        <w:t>u</w:t>
      </w:r>
      <w:r w:rsidR="00455FD6" w:rsidRPr="00CF5983">
        <w:t xml:space="preserve">živatelé i </w:t>
      </w:r>
      <w:r w:rsidR="00455FD6" w:rsidRPr="00CF5983">
        <w:rPr>
          <w:i/>
        </w:rPr>
        <w:t xml:space="preserve">správci IS </w:t>
      </w:r>
      <w:r w:rsidR="00455FD6" w:rsidRPr="00CF5983">
        <w:t xml:space="preserve">jsou odpovědni za zálohování svého soukromého klíče, pokud je takový klíč určen k zálohování, pokud je tento export technicky možný (např. není zakázán v souvislosti s uložením klíče na tokenu nebo čipové kartě </w:t>
      </w:r>
      <w:r w:rsidR="00DE67E4" w:rsidRPr="00CF5983">
        <w:t xml:space="preserve">v </w:t>
      </w:r>
      <w:r w:rsidR="00455FD6" w:rsidRPr="00CF5983">
        <w:t>neexportovatelné podobě), a pokud je tento export v souladu s platnou legislativou</w:t>
      </w:r>
      <w:r w:rsidR="000F272C" w:rsidRPr="00CF5983">
        <w:rPr>
          <w:rStyle w:val="Znakapoznpodarou"/>
        </w:rPr>
        <w:footnoteReference w:id="2"/>
      </w:r>
      <w:r w:rsidRPr="00CF5983">
        <w:t xml:space="preserve"> – z</w:t>
      </w:r>
      <w:r w:rsidR="000F272C" w:rsidRPr="00CF5983">
        <w:t xml:space="preserve">ejména se tedy bude jednat o klíče </w:t>
      </w:r>
      <w:r w:rsidR="00B92388" w:rsidRPr="00CF5983">
        <w:t>spojené s certifikáty vydanými certifikační autoritou resortu spravedlnosti</w:t>
      </w:r>
      <w:r w:rsidRPr="00CF5983">
        <w:t>; v</w:t>
      </w:r>
      <w:r w:rsidR="00B92388" w:rsidRPr="00CF5983">
        <w:t> daném případě</w:t>
      </w:r>
      <w:r w:rsidR="001A71C4" w:rsidRPr="00CF5983">
        <w:t>:</w:t>
      </w:r>
    </w:p>
    <w:p w14:paraId="192B5562" w14:textId="6F504FBC" w:rsidR="00D05FEC" w:rsidRPr="00CF5983" w:rsidRDefault="00B92388" w:rsidP="00BC38F1">
      <w:pPr>
        <w:pStyle w:val="Bodpedpisu2urovne"/>
        <w:numPr>
          <w:ilvl w:val="2"/>
          <w:numId w:val="19"/>
        </w:numPr>
        <w:ind w:left="993" w:hanging="142"/>
      </w:pPr>
      <w:r w:rsidRPr="00CF5983">
        <w:t>musí být zálohování provedeno formou exp</w:t>
      </w:r>
      <w:r w:rsidR="00D639AA" w:rsidRPr="00CF5983">
        <w:t>o</w:t>
      </w:r>
      <w:r w:rsidRPr="00CF5983">
        <w:t>rtu do soubor</w:t>
      </w:r>
      <w:r w:rsidR="00DC2430" w:rsidRPr="00CF5983">
        <w:t>u</w:t>
      </w:r>
      <w:r w:rsidRPr="00CF5983">
        <w:t>, k</w:t>
      </w:r>
      <w:r w:rsidR="00527E1D" w:rsidRPr="00CF5983">
        <w:t>terý</w:t>
      </w:r>
      <w:r w:rsidRPr="00CF5983">
        <w:t xml:space="preserve"> musí být </w:t>
      </w:r>
      <w:r w:rsidR="0048525A" w:rsidRPr="00CF5983">
        <w:t xml:space="preserve">vždy </w:t>
      </w:r>
      <w:r w:rsidRPr="00CF5983">
        <w:t xml:space="preserve">chráněn heslem odpovídajícím pravidlům uvedeným v článku </w:t>
      </w:r>
      <w:r w:rsidR="00FC33CB" w:rsidRPr="00CF5983">
        <w:fldChar w:fldCharType="begin"/>
      </w:r>
      <w:r w:rsidRPr="00CF5983">
        <w:instrText xml:space="preserve"> REF _Ref415655790 \r \h </w:instrText>
      </w:r>
      <w:r w:rsidR="00BC38F1" w:rsidRPr="00CF5983">
        <w:instrText xml:space="preserve"> \* MERGEFORMAT </w:instrText>
      </w:r>
      <w:r w:rsidR="00FC33CB" w:rsidRPr="00CF5983">
        <w:fldChar w:fldCharType="separate"/>
      </w:r>
      <w:r w:rsidR="00A14D1C">
        <w:t>5.2</w:t>
      </w:r>
      <w:r w:rsidR="00FC33CB" w:rsidRPr="00CF5983">
        <w:fldChar w:fldCharType="end"/>
      </w:r>
      <w:r w:rsidR="00D05FEC" w:rsidRPr="00CF5983">
        <w:t>, a</w:t>
      </w:r>
    </w:p>
    <w:p w14:paraId="2E77437B" w14:textId="77777777" w:rsidR="00455FD6" w:rsidRPr="00CF5983" w:rsidRDefault="00D05FEC" w:rsidP="00BC38F1">
      <w:pPr>
        <w:pStyle w:val="Bodpedpisu2urovne"/>
        <w:numPr>
          <w:ilvl w:val="2"/>
          <w:numId w:val="19"/>
        </w:numPr>
        <w:ind w:left="993" w:hanging="142"/>
      </w:pPr>
      <w:r w:rsidRPr="00CF5983">
        <w:t>n</w:t>
      </w:r>
      <w:r w:rsidR="00B92388" w:rsidRPr="00CF5983">
        <w:t>ásledně při uložení zálohy musí uživatel</w:t>
      </w:r>
      <w:r w:rsidR="008842CC" w:rsidRPr="00CF5983">
        <w:t>, resp.</w:t>
      </w:r>
      <w:r w:rsidR="00B92388" w:rsidRPr="00CF5983">
        <w:t xml:space="preserve"> </w:t>
      </w:r>
      <w:r w:rsidR="00B92388" w:rsidRPr="00CF5983">
        <w:rPr>
          <w:i/>
        </w:rPr>
        <w:t>správce IS</w:t>
      </w:r>
      <w:r w:rsidR="008842CC" w:rsidRPr="00CF5983">
        <w:rPr>
          <w:i/>
        </w:rPr>
        <w:t>,</w:t>
      </w:r>
      <w:r w:rsidR="00B92388" w:rsidRPr="00CF5983">
        <w:rPr>
          <w:i/>
        </w:rPr>
        <w:t xml:space="preserve"> </w:t>
      </w:r>
      <w:r w:rsidR="00B92388" w:rsidRPr="00CF5983">
        <w:t xml:space="preserve">zajistit ochranu klíče před </w:t>
      </w:r>
      <w:r w:rsidR="00C538C7" w:rsidRPr="00CF5983">
        <w:t xml:space="preserve">nechtěným </w:t>
      </w:r>
      <w:r w:rsidR="00B92388" w:rsidRPr="00CF5983">
        <w:t>znehodnocením, neoprávněným přístupem a zneužitím.</w:t>
      </w:r>
    </w:p>
    <w:p w14:paraId="306485F9" w14:textId="77777777" w:rsidR="008577A9" w:rsidRPr="00CF5983" w:rsidRDefault="008577A9" w:rsidP="00BC38F1">
      <w:pPr>
        <w:pStyle w:val="Bodpedpisu"/>
      </w:pPr>
      <w:bookmarkStart w:id="17" w:name="_Ref19960845"/>
      <w:r w:rsidRPr="00CF5983">
        <w:t xml:space="preserve">Pro </w:t>
      </w:r>
      <w:r w:rsidR="000A01B9" w:rsidRPr="00CF5983">
        <w:t xml:space="preserve">kryptografické </w:t>
      </w:r>
      <w:r w:rsidR="009C0245" w:rsidRPr="00CF5983">
        <w:t>technické prostředky</w:t>
      </w:r>
      <w:r w:rsidR="00236EDB" w:rsidRPr="00CF5983">
        <w:t xml:space="preserve">, jako jsou </w:t>
      </w:r>
      <w:r w:rsidR="000A01B9" w:rsidRPr="00CF5983">
        <w:t>tokeny</w:t>
      </w:r>
      <w:r w:rsidR="00236EDB" w:rsidRPr="00CF5983">
        <w:t xml:space="preserve"> nebo </w:t>
      </w:r>
      <w:r w:rsidRPr="00CF5983">
        <w:t>čipové karty</w:t>
      </w:r>
      <w:r w:rsidR="0053439A" w:rsidRPr="00CF5983">
        <w:t>,</w:t>
      </w:r>
      <w:r w:rsidRPr="00CF5983">
        <w:t xml:space="preserve"> obsahující soukromé klíče </w:t>
      </w:r>
      <w:r w:rsidR="00797CFD" w:rsidRPr="00CF5983">
        <w:t>používané v prostředí resortu spravedlnosti nebo pro</w:t>
      </w:r>
      <w:r w:rsidR="006B350B" w:rsidRPr="00CF5983">
        <w:t xml:space="preserve"> </w:t>
      </w:r>
      <w:r w:rsidR="00CF6072" w:rsidRPr="00CF5983">
        <w:t>vzdálené</w:t>
      </w:r>
      <w:r w:rsidR="00797CFD" w:rsidRPr="00CF5983">
        <w:t xml:space="preserve"> připojení </w:t>
      </w:r>
      <w:r w:rsidR="00CF6072" w:rsidRPr="00CF5983">
        <w:t>ke službám a zařízením resortu spravedlnosti</w:t>
      </w:r>
      <w:r w:rsidR="006B350B" w:rsidRPr="00CF5983">
        <w:t xml:space="preserve">, </w:t>
      </w:r>
      <w:r w:rsidRPr="00CF5983">
        <w:t>platí následující pravidla:</w:t>
      </w:r>
      <w:bookmarkEnd w:id="17"/>
    </w:p>
    <w:p w14:paraId="1B747574" w14:textId="77777777" w:rsidR="008D0FF9" w:rsidRPr="00CF5983" w:rsidRDefault="00241018" w:rsidP="00BC38F1">
      <w:pPr>
        <w:pStyle w:val="Bodpedpisu2urovne"/>
      </w:pPr>
      <w:r w:rsidRPr="00CF5983">
        <w:t>u</w:t>
      </w:r>
      <w:r w:rsidR="002F02EB" w:rsidRPr="00CF5983">
        <w:t>živatel</w:t>
      </w:r>
      <w:r w:rsidR="00D51A86" w:rsidRPr="00CF5983">
        <w:t xml:space="preserve">, </w:t>
      </w:r>
      <w:r w:rsidR="009C5943" w:rsidRPr="00CF5983">
        <w:rPr>
          <w:i/>
        </w:rPr>
        <w:t>s</w:t>
      </w:r>
      <w:r w:rsidR="001778FD" w:rsidRPr="00CF5983">
        <w:rPr>
          <w:i/>
        </w:rPr>
        <w:t>právce IS</w:t>
      </w:r>
      <w:r w:rsidR="006B350B" w:rsidRPr="00CF5983">
        <w:rPr>
          <w:i/>
        </w:rPr>
        <w:t xml:space="preserve"> </w:t>
      </w:r>
      <w:r w:rsidR="00D51A86" w:rsidRPr="00CF5983">
        <w:t xml:space="preserve">i externí smluvní partner </w:t>
      </w:r>
      <w:r w:rsidR="00E1599C" w:rsidRPr="00CF5983">
        <w:t xml:space="preserve">nesmí </w:t>
      </w:r>
      <w:r w:rsidR="002F02EB" w:rsidRPr="00CF5983">
        <w:t xml:space="preserve">nechat </w:t>
      </w:r>
      <w:r w:rsidR="008D5BAB" w:rsidRPr="00CF5983">
        <w:t xml:space="preserve">tyto </w:t>
      </w:r>
      <w:r w:rsidR="000A01B9" w:rsidRPr="00CF5983">
        <w:t>kryptografick</w:t>
      </w:r>
      <w:r w:rsidR="008D5BAB" w:rsidRPr="00CF5983">
        <w:t>é prostředky</w:t>
      </w:r>
      <w:r w:rsidR="006B350B" w:rsidRPr="00CF5983">
        <w:t xml:space="preserve"> </w:t>
      </w:r>
      <w:r w:rsidR="000A01B9" w:rsidRPr="00CF5983">
        <w:t xml:space="preserve">bez dozoru; v případě, kdy </w:t>
      </w:r>
      <w:r w:rsidR="009671E5" w:rsidRPr="00CF5983">
        <w:t xml:space="preserve">není </w:t>
      </w:r>
      <w:r w:rsidR="00F06DFA" w:rsidRPr="00CF5983">
        <w:t>dozor možný</w:t>
      </w:r>
      <w:r w:rsidR="000A01B9" w:rsidRPr="00CF5983">
        <w:t>, musí je</w:t>
      </w:r>
      <w:r w:rsidR="006B350B" w:rsidRPr="00CF5983">
        <w:t xml:space="preserve"> </w:t>
      </w:r>
      <w:r w:rsidR="002F02EB" w:rsidRPr="00CF5983">
        <w:t>ponechat v</w:t>
      </w:r>
      <w:r w:rsidR="003D2C48" w:rsidRPr="00CF5983">
        <w:t> </w:t>
      </w:r>
      <w:r w:rsidR="002F02EB" w:rsidRPr="00CF5983">
        <w:t xml:space="preserve">prostorách </w:t>
      </w:r>
      <w:r w:rsidR="00A22763" w:rsidRPr="00CF5983">
        <w:t xml:space="preserve">nebo úložných schránkách </w:t>
      </w:r>
      <w:r w:rsidR="003D2C48" w:rsidRPr="00CF5983">
        <w:t>zabezpečených před neoprávněným přístupem</w:t>
      </w:r>
      <w:r w:rsidRPr="00CF5983">
        <w:t xml:space="preserve"> (z</w:t>
      </w:r>
      <w:r w:rsidR="002F02EB" w:rsidRPr="00CF5983">
        <w:t>a takový prostor se nepovažuje automobil nebo jiný dopravní prostředek</w:t>
      </w:r>
      <w:r w:rsidRPr="00CF5983">
        <w:t>), a</w:t>
      </w:r>
    </w:p>
    <w:p w14:paraId="5DCAAE5E" w14:textId="77777777" w:rsidR="000A01B9" w:rsidRPr="00CF5983" w:rsidRDefault="00241018" w:rsidP="00BC38F1">
      <w:pPr>
        <w:pStyle w:val="Bodpedpisu2urovne"/>
      </w:pPr>
      <w:r w:rsidRPr="00CF5983">
        <w:t>h</w:t>
      </w:r>
      <w:r w:rsidR="000A01B9" w:rsidRPr="00CF5983">
        <w:t>esl</w:t>
      </w:r>
      <w:r w:rsidR="007E0251" w:rsidRPr="00CF5983">
        <w:t>o</w:t>
      </w:r>
      <w:r w:rsidR="000A01B9" w:rsidRPr="00CF5983">
        <w:t xml:space="preserve"> pro přístup k</w:t>
      </w:r>
      <w:r w:rsidR="00C5132C" w:rsidRPr="00CF5983">
        <w:t> </w:t>
      </w:r>
      <w:r w:rsidR="00F06DFA" w:rsidRPr="00CF5983">
        <w:t>technickým</w:t>
      </w:r>
      <w:r w:rsidR="000667ED" w:rsidRPr="00CF5983">
        <w:t> kryptografickým prostředkům</w:t>
      </w:r>
      <w:r w:rsidR="006B350B" w:rsidRPr="00CF5983">
        <w:t xml:space="preserve"> </w:t>
      </w:r>
      <w:r w:rsidR="000A01B9" w:rsidRPr="00CF5983">
        <w:t>(např. PIN k</w:t>
      </w:r>
      <w:r w:rsidR="00C5132C" w:rsidRPr="00CF5983">
        <w:t> </w:t>
      </w:r>
      <w:r w:rsidR="000667ED" w:rsidRPr="00CF5983">
        <w:t xml:space="preserve">tokenu nebo </w:t>
      </w:r>
      <w:r w:rsidR="000A01B9" w:rsidRPr="00CF5983">
        <w:t xml:space="preserve">čipové kartě) musí mít </w:t>
      </w:r>
      <w:r w:rsidR="00C5132C" w:rsidRPr="00CF5983">
        <w:t xml:space="preserve">délku </w:t>
      </w:r>
      <w:r w:rsidR="000A01B9" w:rsidRPr="00CF5983">
        <w:t xml:space="preserve">minimálně </w:t>
      </w:r>
      <w:r w:rsidR="004A3513" w:rsidRPr="00CF5983">
        <w:t>6</w:t>
      </w:r>
      <w:r w:rsidR="000A01B9" w:rsidRPr="00CF5983">
        <w:t xml:space="preserve"> znak</w:t>
      </w:r>
      <w:r w:rsidR="004A3513" w:rsidRPr="00CF5983">
        <w:t>ů</w:t>
      </w:r>
      <w:r w:rsidR="000A01B9" w:rsidRPr="00CF5983">
        <w:t xml:space="preserve"> a musí být měněn</w:t>
      </w:r>
      <w:r w:rsidR="006B350B" w:rsidRPr="00CF5983">
        <w:t xml:space="preserve">o </w:t>
      </w:r>
      <w:r w:rsidR="00C5132C" w:rsidRPr="00CF5983">
        <w:t xml:space="preserve">nejméně </w:t>
      </w:r>
      <w:r w:rsidR="000A01B9" w:rsidRPr="00CF5983">
        <w:t xml:space="preserve">jednou </w:t>
      </w:r>
      <w:r w:rsidR="00C5132C" w:rsidRPr="00CF5983">
        <w:t>ročně</w:t>
      </w:r>
      <w:r w:rsidRPr="00CF5983">
        <w:t xml:space="preserve">; </w:t>
      </w:r>
      <w:r w:rsidR="00CE0009" w:rsidRPr="00CF5983">
        <w:t xml:space="preserve">PIN nesmí být snadno odvoditelný a </w:t>
      </w:r>
      <w:r w:rsidR="009F6170" w:rsidRPr="00CF5983">
        <w:t>uhodnutelný</w:t>
      </w:r>
      <w:r w:rsidR="00CE0009" w:rsidRPr="00CF5983">
        <w:t xml:space="preserve"> např. díky vazbě na vlastníka prostředku nebo</w:t>
      </w:r>
      <w:r w:rsidR="009F6170" w:rsidRPr="00CF5983">
        <w:t xml:space="preserve"> na jeho okolí (typicky nesmí být použito heslo 1234</w:t>
      </w:r>
      <w:r w:rsidR="004A3513" w:rsidRPr="00CF5983">
        <w:t>56</w:t>
      </w:r>
      <w:r w:rsidR="009F6170" w:rsidRPr="00CF5983">
        <w:t>, 0000</w:t>
      </w:r>
      <w:r w:rsidR="004A3513" w:rsidRPr="00CF5983">
        <w:t>00</w:t>
      </w:r>
      <w:r w:rsidR="009F6170" w:rsidRPr="00CF5983">
        <w:t xml:space="preserve">, </w:t>
      </w:r>
      <w:r w:rsidR="00D73523" w:rsidRPr="00CF5983">
        <w:t>osobní číslo, rok narození apod.)</w:t>
      </w:r>
    </w:p>
    <w:p w14:paraId="43903413" w14:textId="77777777" w:rsidR="008D0FF9" w:rsidRPr="00CF5983" w:rsidRDefault="008D0FF9" w:rsidP="008D0FF9">
      <w:pPr>
        <w:pStyle w:val="Nadpis1"/>
      </w:pPr>
      <w:bookmarkStart w:id="18" w:name="_Ref415666844"/>
      <w:bookmarkStart w:id="19" w:name="_Toc103003969"/>
      <w:r w:rsidRPr="00CF5983">
        <w:t>Bezpečný vzdálený přístup</w:t>
      </w:r>
      <w:bookmarkEnd w:id="18"/>
      <w:bookmarkEnd w:id="19"/>
    </w:p>
    <w:p w14:paraId="0E2A9446" w14:textId="77777777" w:rsidR="000D2D47" w:rsidRPr="00CF5983" w:rsidRDefault="000D2D47" w:rsidP="00BC38F1">
      <w:pPr>
        <w:pStyle w:val="Bodpedpisu"/>
      </w:pPr>
      <w:r w:rsidRPr="00CF5983">
        <w:t xml:space="preserve">Vzdálený přístup umožňující práci na dálku je možný pouze </w:t>
      </w:r>
      <w:r w:rsidR="00522270" w:rsidRPr="00CF5983">
        <w:t>tehdy, jestliže jsou splněny odpovídající bezpečnostní požadavky a jsou zavedena opatření, jež jsou v souladu s</w:t>
      </w:r>
      <w:r w:rsidRPr="00CF5983">
        <w:t> bezpečnostní politikou a návaznými předpisy.</w:t>
      </w:r>
    </w:p>
    <w:p w14:paraId="1286ECF7" w14:textId="77777777" w:rsidR="000D2D47" w:rsidRPr="00CF5983" w:rsidRDefault="00DD5F69" w:rsidP="00BC38F1">
      <w:pPr>
        <w:pStyle w:val="Bodpedpisu"/>
      </w:pPr>
      <w:r w:rsidRPr="00CF5983">
        <w:t>Na zřízení vzdáleného přístupu není nárok a je zřizován pouze v případě prokazatelné potřeby</w:t>
      </w:r>
      <w:r w:rsidR="00EF53F3" w:rsidRPr="00CF5983">
        <w:t xml:space="preserve"> </w:t>
      </w:r>
      <w:r w:rsidR="00C277C2" w:rsidRPr="00CF5983">
        <w:t xml:space="preserve">vyplývající z pracovních/služebních úkolů, která je </w:t>
      </w:r>
      <w:r w:rsidR="00EF53F3" w:rsidRPr="00CF5983">
        <w:t>potvrzen</w:t>
      </w:r>
      <w:r w:rsidR="00C277C2" w:rsidRPr="00CF5983">
        <w:t>a</w:t>
      </w:r>
      <w:r w:rsidR="00EF53F3" w:rsidRPr="00CF5983">
        <w:t xml:space="preserve"> přímým nadřízeným uživatele</w:t>
      </w:r>
      <w:r w:rsidRPr="00CF5983">
        <w:t>.</w:t>
      </w:r>
    </w:p>
    <w:p w14:paraId="5D3D87A9" w14:textId="77777777" w:rsidR="00FE3CD9" w:rsidRPr="00CF5983" w:rsidRDefault="00FE3CD9" w:rsidP="00BC38F1">
      <w:pPr>
        <w:pStyle w:val="Bodpedpisu"/>
      </w:pPr>
      <w:r w:rsidRPr="00CF5983">
        <w:t xml:space="preserve">Pro vzdálený přístup ke službám resortu </w:t>
      </w:r>
      <w:r w:rsidR="00385761" w:rsidRPr="00CF5983">
        <w:t xml:space="preserve">spravedlnosti </w:t>
      </w:r>
      <w:r w:rsidRPr="00CF5983">
        <w:t>platí následující pravidla:</w:t>
      </w:r>
    </w:p>
    <w:p w14:paraId="1C8A469F" w14:textId="77777777" w:rsidR="006C4C94" w:rsidRPr="00CF5983" w:rsidRDefault="0055725E" w:rsidP="00BC38F1">
      <w:pPr>
        <w:pStyle w:val="Bodpedpisu2urovne"/>
      </w:pPr>
      <w:r w:rsidRPr="00CF5983">
        <w:t>v</w:t>
      </w:r>
      <w:r w:rsidR="006C4C94" w:rsidRPr="00CF5983">
        <w:t>zdálený přístup může být přidělen pouze konkrétnímu uživateli</w:t>
      </w:r>
      <w:r w:rsidR="00E30297" w:rsidRPr="00CF5983">
        <w:t>,</w:t>
      </w:r>
      <w:r w:rsidR="006B350B" w:rsidRPr="00CF5983">
        <w:t xml:space="preserve"> </w:t>
      </w:r>
      <w:r w:rsidR="009C5943" w:rsidRPr="00CF5983">
        <w:rPr>
          <w:i/>
        </w:rPr>
        <w:t>s</w:t>
      </w:r>
      <w:r w:rsidR="001778FD" w:rsidRPr="00CF5983">
        <w:rPr>
          <w:i/>
        </w:rPr>
        <w:t>právci IS</w:t>
      </w:r>
      <w:r w:rsidR="006B350B" w:rsidRPr="00CF5983">
        <w:rPr>
          <w:i/>
        </w:rPr>
        <w:t xml:space="preserve"> </w:t>
      </w:r>
      <w:r w:rsidR="00E30297" w:rsidRPr="00CF5983">
        <w:t>nebo smluvnímu partnerovi justiční složky</w:t>
      </w:r>
      <w:r w:rsidR="00E24B1E" w:rsidRPr="00CF5983">
        <w:t xml:space="preserve"> tak, aby byla</w:t>
      </w:r>
      <w:r w:rsidR="006B350B" w:rsidRPr="00CF5983">
        <w:t xml:space="preserve"> </w:t>
      </w:r>
      <w:r w:rsidR="00291300" w:rsidRPr="00CF5983">
        <w:t xml:space="preserve">vždy </w:t>
      </w:r>
      <w:r w:rsidR="008E3978" w:rsidRPr="00CF5983">
        <w:t xml:space="preserve">a prokazatelně </w:t>
      </w:r>
      <w:r w:rsidR="006C4C94" w:rsidRPr="00CF5983">
        <w:t xml:space="preserve">zjistitelná </w:t>
      </w:r>
      <w:r w:rsidR="006C4C94" w:rsidRPr="00CF5983">
        <w:lastRenderedPageBreak/>
        <w:t>identita přistupující osoby</w:t>
      </w:r>
      <w:r w:rsidR="003325AF" w:rsidRPr="00CF5983">
        <w:t>, zejména nesmí být v</w:t>
      </w:r>
      <w:r w:rsidR="006C4C94" w:rsidRPr="00CF5983">
        <w:t xml:space="preserve">zdálený přístup přidělen </w:t>
      </w:r>
      <w:r w:rsidR="003E2C50" w:rsidRPr="00CF5983">
        <w:t xml:space="preserve">dvěma a více </w:t>
      </w:r>
      <w:r w:rsidR="006C4C94" w:rsidRPr="00CF5983">
        <w:t>osob</w:t>
      </w:r>
      <w:r w:rsidR="004172F6" w:rsidRPr="00CF5983">
        <w:t>ám</w:t>
      </w:r>
      <w:r w:rsidR="006C4C94" w:rsidRPr="00CF5983">
        <w:t xml:space="preserve"> pod jedním sdíleným identifikátorem</w:t>
      </w:r>
      <w:r w:rsidRPr="00CF5983">
        <w:t>,</w:t>
      </w:r>
    </w:p>
    <w:p w14:paraId="7FC40EA2" w14:textId="77777777" w:rsidR="007B3893" w:rsidRPr="00CF5983" w:rsidRDefault="0055725E" w:rsidP="00BC38F1">
      <w:pPr>
        <w:pStyle w:val="Bodpedpisu2urovne"/>
      </w:pPr>
      <w:r w:rsidRPr="00CF5983">
        <w:t>v</w:t>
      </w:r>
      <w:r w:rsidR="00577E63" w:rsidRPr="00CF5983">
        <w:t>zdálený přístup může být uskutečněn pouze ze zařízení</w:t>
      </w:r>
      <w:r w:rsidR="007B3893" w:rsidRPr="00CF5983">
        <w:t>:</w:t>
      </w:r>
    </w:p>
    <w:p w14:paraId="1F726AFE" w14:textId="77777777" w:rsidR="007B3893" w:rsidRPr="00CF5983" w:rsidRDefault="00577E63" w:rsidP="00BC38F1">
      <w:pPr>
        <w:pStyle w:val="Bodpedpisu2urovne"/>
        <w:numPr>
          <w:ilvl w:val="2"/>
          <w:numId w:val="19"/>
        </w:numPr>
        <w:ind w:left="993" w:hanging="142"/>
      </w:pPr>
      <w:r w:rsidRPr="00CF5983">
        <w:t xml:space="preserve">ve </w:t>
      </w:r>
      <w:r w:rsidR="00E56B73" w:rsidRPr="00CF5983">
        <w:t xml:space="preserve">vlastnictví a </w:t>
      </w:r>
      <w:r w:rsidRPr="00CF5983">
        <w:t>správě justiční složky</w:t>
      </w:r>
      <w:r w:rsidR="007B3893" w:rsidRPr="00CF5983">
        <w:t>,</w:t>
      </w:r>
    </w:p>
    <w:p w14:paraId="037F5BC8" w14:textId="77777777" w:rsidR="00577E63" w:rsidRPr="00CF5983" w:rsidRDefault="00577E63" w:rsidP="00BC38F1">
      <w:pPr>
        <w:pStyle w:val="Bodpedpisu2urovne"/>
        <w:numPr>
          <w:ilvl w:val="2"/>
          <w:numId w:val="19"/>
        </w:numPr>
        <w:ind w:left="993" w:hanging="142"/>
      </w:pPr>
      <w:r w:rsidRPr="00CF5983">
        <w:t xml:space="preserve">ve </w:t>
      </w:r>
      <w:r w:rsidR="007B3893" w:rsidRPr="00CF5983">
        <w:t>vlastnictví justiční složky a</w:t>
      </w:r>
      <w:r w:rsidR="006B350B" w:rsidRPr="00CF5983">
        <w:t xml:space="preserve"> </w:t>
      </w:r>
      <w:r w:rsidR="007B3893" w:rsidRPr="00CF5983">
        <w:t>správě uživatele,</w:t>
      </w:r>
      <w:r w:rsidR="003140AE" w:rsidRPr="00CF5983">
        <w:t xml:space="preserve"> resp.</w:t>
      </w:r>
      <w:r w:rsidR="007B3893" w:rsidRPr="00CF5983">
        <w:t xml:space="preserve"> </w:t>
      </w:r>
      <w:r w:rsidR="009C5943" w:rsidRPr="00CF5983">
        <w:rPr>
          <w:i/>
        </w:rPr>
        <w:t>s</w:t>
      </w:r>
      <w:r w:rsidR="001778FD" w:rsidRPr="00CF5983">
        <w:rPr>
          <w:i/>
        </w:rPr>
        <w:t>právce IS</w:t>
      </w:r>
      <w:r w:rsidR="003140AE" w:rsidRPr="00CF5983">
        <w:rPr>
          <w:i/>
        </w:rPr>
        <w:t>,</w:t>
      </w:r>
      <w:r w:rsidR="006B350B" w:rsidRPr="00CF5983">
        <w:rPr>
          <w:i/>
        </w:rPr>
        <w:t xml:space="preserve"> </w:t>
      </w:r>
      <w:r w:rsidRPr="00CF5983">
        <w:t xml:space="preserve">nebo ve správě smluvního partnera justiční složky, </w:t>
      </w:r>
      <w:r w:rsidR="005E0B63" w:rsidRPr="00CF5983">
        <w:t xml:space="preserve">pokud </w:t>
      </w:r>
      <w:r w:rsidRPr="00CF5983">
        <w:t xml:space="preserve">je </w:t>
      </w:r>
      <w:r w:rsidR="005E45D4" w:rsidRPr="00CF5983">
        <w:t xml:space="preserve">zařízení </w:t>
      </w:r>
      <w:r w:rsidRPr="00CF5983">
        <w:t>zabezpečeno v souladu s </w:t>
      </w:r>
      <w:r w:rsidR="00492C8F" w:rsidRPr="00CF5983">
        <w:t xml:space="preserve">dokumentem </w:t>
      </w:r>
      <w:r w:rsidR="005E0B63" w:rsidRPr="00CF5983">
        <w:t>„</w:t>
      </w:r>
      <w:r w:rsidRPr="00CF5983">
        <w:t>Politika bezpečného používání mobilních zařízení</w:t>
      </w:r>
      <w:r w:rsidR="005E0B63" w:rsidRPr="00CF5983">
        <w:t xml:space="preserve">“ a uživatel </w:t>
      </w:r>
      <w:r w:rsidR="007E0251" w:rsidRPr="00CF5983">
        <w:t xml:space="preserve">takového zařízení </w:t>
      </w:r>
      <w:r w:rsidR="005E0B63" w:rsidRPr="00CF5983">
        <w:t>je řádně proškolen pro konkrétní použití</w:t>
      </w:r>
      <w:r w:rsidR="00EF041E" w:rsidRPr="00CF5983">
        <w:t xml:space="preserve"> (pro pevné pracovní stanice platí tato pravidla obdobně)</w:t>
      </w:r>
      <w:r w:rsidR="00B949F9" w:rsidRPr="00CF5983">
        <w:t>,</w:t>
      </w:r>
    </w:p>
    <w:p w14:paraId="47F0C266" w14:textId="77777777" w:rsidR="0051559E" w:rsidRPr="00CF5983" w:rsidRDefault="00B949F9" w:rsidP="00BC38F1">
      <w:pPr>
        <w:pStyle w:val="Bodpedpisu2urovne"/>
        <w:numPr>
          <w:ilvl w:val="2"/>
          <w:numId w:val="19"/>
        </w:numPr>
        <w:ind w:left="993" w:hanging="142"/>
      </w:pPr>
      <w:r w:rsidRPr="00CF5983">
        <w:t xml:space="preserve">ve vlastnictví i správě uživatele, </w:t>
      </w:r>
      <w:r w:rsidRPr="00CF5983">
        <w:rPr>
          <w:i/>
        </w:rPr>
        <w:t>správce IS</w:t>
      </w:r>
      <w:r w:rsidRPr="00CF5983">
        <w:t xml:space="preserve"> nebo smluvního partnera justiční složky, pokud</w:t>
      </w:r>
      <w:r w:rsidR="006B350B" w:rsidRPr="00CF5983">
        <w:t xml:space="preserve"> </w:t>
      </w:r>
      <w:r w:rsidR="00D23D5C" w:rsidRPr="00CF5983">
        <w:t xml:space="preserve">to schválí vedoucí </w:t>
      </w:r>
      <w:r w:rsidR="00B8129A" w:rsidRPr="00CF5983">
        <w:t xml:space="preserve">konkrétní </w:t>
      </w:r>
      <w:r w:rsidR="00D23D5C" w:rsidRPr="00CF5983">
        <w:t>justiční složky a manažer kybernetické bezpečnosti, resp. správce kybernetické bezpečnosti</w:t>
      </w:r>
      <w:r w:rsidR="006B350B" w:rsidRPr="00CF5983">
        <w:t>,</w:t>
      </w:r>
      <w:r w:rsidR="00B8129A" w:rsidRPr="00CF5983">
        <w:t xml:space="preserve"> a jsou dodržen</w:t>
      </w:r>
      <w:r w:rsidR="00C854B2" w:rsidRPr="00CF5983">
        <w:t>a</w:t>
      </w:r>
      <w:r w:rsidR="006B350B" w:rsidRPr="00CF5983">
        <w:t xml:space="preserve"> </w:t>
      </w:r>
      <w:r w:rsidR="007E0251" w:rsidRPr="00CF5983">
        <w:t xml:space="preserve">veškerá pravidla </w:t>
      </w:r>
      <w:r w:rsidR="00B8129A" w:rsidRPr="00CF5983">
        <w:t>stanovená konkrétní justiční složkou</w:t>
      </w:r>
      <w:r w:rsidR="00577027" w:rsidRPr="00CF5983">
        <w:t xml:space="preserve"> (např. ve vnitřním předpisu)</w:t>
      </w:r>
      <w:r w:rsidR="00C854B2" w:rsidRPr="00CF5983">
        <w:t xml:space="preserve"> a zabezpečení zařízení je provedeno v souladu s dokumentem „Politika bezpečného používání mobilních zařízení“</w:t>
      </w:r>
      <w:r w:rsidR="00E003CF" w:rsidRPr="00CF5983">
        <w:t xml:space="preserve"> (pro pevné pracovní stanice platí tato </w:t>
      </w:r>
      <w:r w:rsidR="00EF041E" w:rsidRPr="00CF5983">
        <w:t>pravidla</w:t>
      </w:r>
      <w:r w:rsidR="00E003CF" w:rsidRPr="00CF5983">
        <w:t xml:space="preserve"> </w:t>
      </w:r>
      <w:r w:rsidR="00EF3FBE" w:rsidRPr="00CF5983">
        <w:t>obdobně</w:t>
      </w:r>
      <w:r w:rsidR="00E003CF" w:rsidRPr="00CF5983">
        <w:t>)</w:t>
      </w:r>
      <w:r w:rsidR="0055725E" w:rsidRPr="00CF5983">
        <w:t>, a</w:t>
      </w:r>
    </w:p>
    <w:p w14:paraId="7A5EAC7A" w14:textId="77777777" w:rsidR="00CB2FE1" w:rsidRPr="00CF5983" w:rsidRDefault="0055725E" w:rsidP="00BC38F1">
      <w:pPr>
        <w:pStyle w:val="Bodpedpisu2urovne"/>
      </w:pPr>
      <w:r w:rsidRPr="00CF5983">
        <w:t>o</w:t>
      </w:r>
      <w:r w:rsidR="00CB2FE1" w:rsidRPr="00CF5983">
        <w:t xml:space="preserve"> </w:t>
      </w:r>
      <w:r w:rsidR="004A3513" w:rsidRPr="00CF5983">
        <w:t xml:space="preserve">uskutečněných relacích </w:t>
      </w:r>
      <w:r w:rsidR="00CB2FE1" w:rsidRPr="00CF5983">
        <w:t>vzdálených přístup</w:t>
      </w:r>
      <w:r w:rsidR="004A3513" w:rsidRPr="00CF5983">
        <w:t>ů</w:t>
      </w:r>
      <w:r w:rsidR="00CB2FE1" w:rsidRPr="00CF5983">
        <w:t xml:space="preserve"> </w:t>
      </w:r>
      <w:r w:rsidR="00B47C5F" w:rsidRPr="00CF5983">
        <w:t>jsou</w:t>
      </w:r>
      <w:r w:rsidR="00CB2FE1" w:rsidRPr="00CF5983">
        <w:t xml:space="preserve"> vytvářeny záznamy, které justiční složka </w:t>
      </w:r>
      <w:r w:rsidR="00BF2716" w:rsidRPr="00CF5983">
        <w:t xml:space="preserve">odpovědná za kanál vzdáleného přístupu </w:t>
      </w:r>
      <w:r w:rsidR="00CB2FE1" w:rsidRPr="00CF5983">
        <w:t xml:space="preserve">uchová minimálně po dobu </w:t>
      </w:r>
      <w:r w:rsidR="00FE1828" w:rsidRPr="00CF5983">
        <w:t>1 roku</w:t>
      </w:r>
      <w:r w:rsidR="00CB2FE1" w:rsidRPr="00CF5983">
        <w:t>.</w:t>
      </w:r>
    </w:p>
    <w:p w14:paraId="1D0BB3F7" w14:textId="77777777" w:rsidR="00072DAE" w:rsidRPr="00CF5983" w:rsidRDefault="00072DAE" w:rsidP="00BC38F1">
      <w:pPr>
        <w:pStyle w:val="Bodpedpisu"/>
      </w:pPr>
      <w:r w:rsidRPr="00CF5983">
        <w:t>Při vzdáleném přístupu přistupující uživatel</w:t>
      </w:r>
      <w:r w:rsidR="003B6AD2" w:rsidRPr="00CF5983">
        <w:t xml:space="preserve">, </w:t>
      </w:r>
      <w:r w:rsidR="009F50A7" w:rsidRPr="00CF5983">
        <w:t xml:space="preserve">resp. </w:t>
      </w:r>
      <w:r w:rsidR="009C5943" w:rsidRPr="00CF5983">
        <w:rPr>
          <w:i/>
        </w:rPr>
        <w:t>s</w:t>
      </w:r>
      <w:r w:rsidR="00F90909" w:rsidRPr="00CF5983">
        <w:rPr>
          <w:i/>
        </w:rPr>
        <w:t>právce IS</w:t>
      </w:r>
      <w:r w:rsidR="009F50A7" w:rsidRPr="00CF5983">
        <w:rPr>
          <w:i/>
        </w:rPr>
        <w:t>,</w:t>
      </w:r>
      <w:r w:rsidR="006B350B" w:rsidRPr="00CF5983">
        <w:rPr>
          <w:i/>
        </w:rPr>
        <w:t xml:space="preserve"> </w:t>
      </w:r>
      <w:r w:rsidR="003B6AD2" w:rsidRPr="00CF5983">
        <w:t>nebo smluvní partner justiční složky</w:t>
      </w:r>
      <w:r w:rsidR="00E56031" w:rsidRPr="00CF5983">
        <w:t>,</w:t>
      </w:r>
      <w:r w:rsidR="003B6AD2" w:rsidRPr="00CF5983">
        <w:t xml:space="preserve"> </w:t>
      </w:r>
      <w:r w:rsidR="00CB276F" w:rsidRPr="00CF5983">
        <w:t>odpovídá za</w:t>
      </w:r>
      <w:r w:rsidRPr="00CF5983">
        <w:t>:</w:t>
      </w:r>
    </w:p>
    <w:p w14:paraId="6503D715" w14:textId="77777777" w:rsidR="00072DAE" w:rsidRPr="00CF5983" w:rsidRDefault="0055725E" w:rsidP="00BC38F1">
      <w:pPr>
        <w:pStyle w:val="Bodpedpisu2urovne"/>
      </w:pPr>
      <w:r w:rsidRPr="00CF5983">
        <w:t>z</w:t>
      </w:r>
      <w:r w:rsidR="00CB276F" w:rsidRPr="00CF5983">
        <w:t xml:space="preserve">ajištění </w:t>
      </w:r>
      <w:r w:rsidR="00072DAE" w:rsidRPr="00CF5983">
        <w:t>f</w:t>
      </w:r>
      <w:r w:rsidR="00CB276F" w:rsidRPr="00CF5983">
        <w:t>yzické</w:t>
      </w:r>
      <w:r w:rsidR="006B350B" w:rsidRPr="00CF5983">
        <w:t xml:space="preserve"> </w:t>
      </w:r>
      <w:r w:rsidR="00072DAE" w:rsidRPr="00CF5983">
        <w:t>bezpečnost</w:t>
      </w:r>
      <w:r w:rsidR="00CB276F" w:rsidRPr="00CF5983">
        <w:t>i</w:t>
      </w:r>
      <w:r w:rsidR="00072DAE" w:rsidRPr="00CF5983">
        <w:t xml:space="preserve"> pracoviště</w:t>
      </w:r>
      <w:r w:rsidR="00FE1828" w:rsidRPr="00CF5983">
        <w:t>, ze kterého je vzdálený</w:t>
      </w:r>
      <w:r w:rsidR="00CB276F" w:rsidRPr="00CF5983">
        <w:t xml:space="preserve"> přístup uskutečňován (zejména přijetí opatření proti odcizení zařízení a nosičů informací, neautorizovanému vyzrazení informací a neautorizovanému vzdálenému přístupu k</w:t>
      </w:r>
      <w:r w:rsidR="00772AA0" w:rsidRPr="00CF5983">
        <w:t> </w:t>
      </w:r>
      <w:r w:rsidR="00CB276F" w:rsidRPr="00CF5983">
        <w:t>vnitřním systémům justiční složky nebo zneužití prostředků)</w:t>
      </w:r>
      <w:r w:rsidRPr="00CF5983">
        <w:t>, a</w:t>
      </w:r>
    </w:p>
    <w:p w14:paraId="5F5F1DFD" w14:textId="77777777" w:rsidR="0051559E" w:rsidRPr="00CF5983" w:rsidRDefault="0055725E" w:rsidP="00BC38F1">
      <w:pPr>
        <w:pStyle w:val="Bodpedpisu2urovne"/>
      </w:pPr>
      <w:r w:rsidRPr="00CF5983">
        <w:t>z</w:t>
      </w:r>
      <w:r w:rsidR="00CB276F" w:rsidRPr="00CF5983">
        <w:t>amezení neautorizovanému</w:t>
      </w:r>
      <w:r w:rsidR="00072DAE" w:rsidRPr="00CF5983">
        <w:t xml:space="preserve"> přístupu k informacím nebo zdrojům </w:t>
      </w:r>
      <w:r w:rsidR="00CB276F" w:rsidRPr="00CF5983">
        <w:t xml:space="preserve">resortu spravedlnosti </w:t>
      </w:r>
      <w:r w:rsidR="00072DAE" w:rsidRPr="00CF5983">
        <w:t xml:space="preserve">ze strany ostatních </w:t>
      </w:r>
      <w:r w:rsidR="00FE1828" w:rsidRPr="00CF5983">
        <w:t>osob</w:t>
      </w:r>
      <w:r w:rsidR="00072DAE" w:rsidRPr="00CF5983">
        <w:t xml:space="preserve"> užívajících </w:t>
      </w:r>
      <w:r w:rsidR="00CB276F" w:rsidRPr="00CF5983">
        <w:t>pracoviště</w:t>
      </w:r>
      <w:r w:rsidR="00FE1828" w:rsidRPr="00CF5983">
        <w:t xml:space="preserve"> (např. </w:t>
      </w:r>
      <w:r w:rsidR="00072DAE" w:rsidRPr="00CF5983">
        <w:t>rodina a přátelé</w:t>
      </w:r>
      <w:r w:rsidR="00FE1828" w:rsidRPr="00CF5983">
        <w:t>)</w:t>
      </w:r>
      <w:r w:rsidR="00CB276F" w:rsidRPr="00CF5983">
        <w:t>.</w:t>
      </w:r>
    </w:p>
    <w:p w14:paraId="5F0E5930" w14:textId="77777777" w:rsidR="008D0FF9" w:rsidRPr="00CF5983" w:rsidRDefault="008D0FF9" w:rsidP="008D0FF9">
      <w:pPr>
        <w:pStyle w:val="Nadpis1"/>
      </w:pPr>
      <w:bookmarkStart w:id="20" w:name="_Toc103003970"/>
      <w:r w:rsidRPr="00CF5983">
        <w:t>Bezpečné použití elektronické pošty a přístupu na internet</w:t>
      </w:r>
      <w:bookmarkEnd w:id="20"/>
    </w:p>
    <w:p w14:paraId="44805DF4" w14:textId="77777777" w:rsidR="005936BC" w:rsidRPr="00CF5983" w:rsidRDefault="005936BC" w:rsidP="005936BC">
      <w:pPr>
        <w:pStyle w:val="Nadpis2"/>
      </w:pPr>
      <w:bookmarkStart w:id="21" w:name="_Toc103003971"/>
      <w:r w:rsidRPr="00CF5983">
        <w:t>Obecná pravidla pro přenos informací</w:t>
      </w:r>
      <w:bookmarkEnd w:id="21"/>
    </w:p>
    <w:p w14:paraId="0BA1397A" w14:textId="77777777" w:rsidR="005323D9" w:rsidRPr="00CF5983" w:rsidRDefault="005323D9" w:rsidP="00BC38F1">
      <w:pPr>
        <w:pStyle w:val="Bodpedpisu"/>
      </w:pPr>
      <w:r w:rsidRPr="00CF5983">
        <w:t>Informace mohou být přenášeny elektronickou komunikací pouze v případě, že jsou splněny požadavky na ochranu informac</w:t>
      </w:r>
      <w:r w:rsidR="00B040D9" w:rsidRPr="00CF5983">
        <w:t xml:space="preserve">í </w:t>
      </w:r>
      <w:r w:rsidRPr="00CF5983">
        <w:t>uvedené v</w:t>
      </w:r>
      <w:r w:rsidR="006B350B" w:rsidRPr="00CF5983">
        <w:t> </w:t>
      </w:r>
      <w:r w:rsidR="00492C8F" w:rsidRPr="00CF5983">
        <w:t>dokumentu</w:t>
      </w:r>
      <w:r w:rsidR="006B350B" w:rsidRPr="00CF5983">
        <w:t xml:space="preserve"> </w:t>
      </w:r>
      <w:r w:rsidR="00772AA0" w:rsidRPr="00CF5983">
        <w:t>„</w:t>
      </w:r>
      <w:r w:rsidR="001B21BC" w:rsidRPr="00CF5983">
        <w:t>Politika aktiv</w:t>
      </w:r>
      <w:r w:rsidR="00772AA0" w:rsidRPr="00CF5983">
        <w:t>“</w:t>
      </w:r>
      <w:r w:rsidRPr="00CF5983">
        <w:t>.</w:t>
      </w:r>
    </w:p>
    <w:p w14:paraId="4326BD02" w14:textId="77777777" w:rsidR="00EA3ABC" w:rsidRPr="00CF5983" w:rsidRDefault="00EA3ABC" w:rsidP="00BC38F1">
      <w:pPr>
        <w:pStyle w:val="Bodpedpisu"/>
      </w:pPr>
      <w:r w:rsidRPr="00CF5983">
        <w:t>Uživatelé</w:t>
      </w:r>
      <w:r w:rsidR="00772AA0" w:rsidRPr="00CF5983">
        <w:t xml:space="preserve"> i</w:t>
      </w:r>
      <w:r w:rsidR="006B350B" w:rsidRPr="00CF5983">
        <w:t xml:space="preserve"> </w:t>
      </w:r>
      <w:r w:rsidR="009C5943" w:rsidRPr="00CF5983">
        <w:rPr>
          <w:i/>
        </w:rPr>
        <w:t>s</w:t>
      </w:r>
      <w:r w:rsidR="00F90909" w:rsidRPr="00CF5983">
        <w:rPr>
          <w:i/>
        </w:rPr>
        <w:t>právci IS</w:t>
      </w:r>
      <w:r w:rsidR="006B350B" w:rsidRPr="00CF5983">
        <w:rPr>
          <w:i/>
        </w:rPr>
        <w:t xml:space="preserve"> </w:t>
      </w:r>
      <w:r w:rsidRPr="00CF5983">
        <w:t>jsou povinni:</w:t>
      </w:r>
    </w:p>
    <w:p w14:paraId="402DDEB4" w14:textId="77777777" w:rsidR="005323D9" w:rsidRPr="00CF5983" w:rsidRDefault="00437E02" w:rsidP="00BC38F1">
      <w:pPr>
        <w:pStyle w:val="Bodpedpisu2urovne"/>
      </w:pPr>
      <w:r w:rsidRPr="00CF5983">
        <w:t>c</w:t>
      </w:r>
      <w:r w:rsidR="005323D9" w:rsidRPr="00CF5983">
        <w:t>hránit přenášené informace v z</w:t>
      </w:r>
      <w:r w:rsidR="00EA3ABC" w:rsidRPr="00CF5983">
        <w:t>ávislosti na jejich klasifikaci</w:t>
      </w:r>
      <w:r w:rsidRPr="00CF5983">
        <w:t>,</w:t>
      </w:r>
    </w:p>
    <w:p w14:paraId="3AC56539" w14:textId="33E4A6F1" w:rsidR="005323D9" w:rsidRPr="00CF5983" w:rsidRDefault="00437E02" w:rsidP="00BC38F1">
      <w:pPr>
        <w:pStyle w:val="Bodpedpisu2urovne"/>
      </w:pPr>
      <w:r w:rsidRPr="00CF5983">
        <w:t>n</w:t>
      </w:r>
      <w:r w:rsidR="005323D9" w:rsidRPr="00CF5983">
        <w:t xml:space="preserve">epoužívat ke sdílení dokumentů </w:t>
      </w:r>
      <w:r w:rsidR="00EA3ABC" w:rsidRPr="00CF5983">
        <w:t xml:space="preserve">a informací resortu </w:t>
      </w:r>
      <w:r w:rsidR="00385761" w:rsidRPr="00CF5983">
        <w:t xml:space="preserve">spravedlnosti </w:t>
      </w:r>
      <w:r w:rsidR="00EA3ABC" w:rsidRPr="00CF5983">
        <w:t xml:space="preserve">neschválené prostředky mimo kontrolu resortu </w:t>
      </w:r>
      <w:r w:rsidR="00634C22" w:rsidRPr="00CF5983">
        <w:t>spravedlnosti</w:t>
      </w:r>
      <w:r w:rsidR="005C34C8" w:rsidRPr="00CF5983">
        <w:t xml:space="preserve">, přičemž je </w:t>
      </w:r>
      <w:r w:rsidR="00BD0970" w:rsidRPr="00CF5983">
        <w:t xml:space="preserve">zejména </w:t>
      </w:r>
      <w:r w:rsidR="00403828" w:rsidRPr="00CF5983">
        <w:t>zakázáno</w:t>
      </w:r>
      <w:r w:rsidR="0066416B" w:rsidRPr="00CF5983">
        <w:t xml:space="preserve"> bez předchozího konkrétního schválení </w:t>
      </w:r>
      <w:r w:rsidR="0066416B" w:rsidRPr="00CF5983">
        <w:rPr>
          <w:i/>
        </w:rPr>
        <w:t>manažera kybernetické bezpečnosti</w:t>
      </w:r>
      <w:r w:rsidR="0066416B" w:rsidRPr="00CF5983">
        <w:t xml:space="preserve">, resp. </w:t>
      </w:r>
      <w:r w:rsidR="0066416B" w:rsidRPr="00CF5983">
        <w:rPr>
          <w:i/>
        </w:rPr>
        <w:t>správce kybernetické bez</w:t>
      </w:r>
      <w:r w:rsidR="006B350B" w:rsidRPr="00CF5983">
        <w:rPr>
          <w:i/>
        </w:rPr>
        <w:t>pe</w:t>
      </w:r>
      <w:r w:rsidR="0066416B" w:rsidRPr="00CF5983">
        <w:rPr>
          <w:i/>
        </w:rPr>
        <w:t>čnosti</w:t>
      </w:r>
      <w:r w:rsidR="0066416B" w:rsidRPr="00CF5983">
        <w:t>,</w:t>
      </w:r>
      <w:r w:rsidR="00403828" w:rsidRPr="00CF5983">
        <w:t xml:space="preserve"> využívat</w:t>
      </w:r>
      <w:r w:rsidR="006B350B" w:rsidRPr="00CF5983">
        <w:t xml:space="preserve"> </w:t>
      </w:r>
      <w:r w:rsidR="00046D5B" w:rsidRPr="00CF5983">
        <w:t xml:space="preserve">externí cloudové služby </w:t>
      </w:r>
      <w:r w:rsidR="00BD0970" w:rsidRPr="00CF5983">
        <w:t xml:space="preserve">(např. </w:t>
      </w:r>
      <w:r w:rsidR="005323D9" w:rsidRPr="00CF5983">
        <w:t>Google Drive</w:t>
      </w:r>
      <w:r w:rsidR="00492C8F" w:rsidRPr="00CF5983">
        <w:t>/Disk</w:t>
      </w:r>
      <w:r w:rsidR="005323D9" w:rsidRPr="00CF5983">
        <w:t xml:space="preserve">, </w:t>
      </w:r>
      <w:r w:rsidR="00B871A4" w:rsidRPr="00CF5983">
        <w:t xml:space="preserve">Microsoft </w:t>
      </w:r>
      <w:proofErr w:type="spellStart"/>
      <w:r w:rsidR="005323D9" w:rsidRPr="00CF5983">
        <w:t>OneDrive</w:t>
      </w:r>
      <w:proofErr w:type="spellEnd"/>
      <w:r w:rsidR="005323D9" w:rsidRPr="00CF5983">
        <w:t xml:space="preserve">, </w:t>
      </w:r>
      <w:proofErr w:type="spellStart"/>
      <w:r w:rsidR="005323D9" w:rsidRPr="00CF5983">
        <w:t>Dropbox</w:t>
      </w:r>
      <w:proofErr w:type="spellEnd"/>
      <w:r w:rsidR="00EF3F16" w:rsidRPr="00CF5983">
        <w:t xml:space="preserve"> apod.)</w:t>
      </w:r>
      <w:r w:rsidR="003C57DD" w:rsidRPr="00CF5983">
        <w:t xml:space="preserve"> nebo veřejné komunikační nástroje</w:t>
      </w:r>
      <w:r w:rsidR="00092F7B" w:rsidRPr="00CF5983">
        <w:t>, portály</w:t>
      </w:r>
      <w:r w:rsidR="003C57DD" w:rsidRPr="00CF5983">
        <w:t xml:space="preserve"> a sociální sítě (např. </w:t>
      </w:r>
      <w:r w:rsidR="000D349E" w:rsidRPr="00CF5983">
        <w:t xml:space="preserve">Skype, </w:t>
      </w:r>
      <w:proofErr w:type="spellStart"/>
      <w:r w:rsidR="003C57DD" w:rsidRPr="00CF5983">
        <w:t>WhatsApp</w:t>
      </w:r>
      <w:proofErr w:type="spellEnd"/>
      <w:r w:rsidR="003C57DD" w:rsidRPr="00CF5983">
        <w:t xml:space="preserve">, </w:t>
      </w:r>
      <w:proofErr w:type="spellStart"/>
      <w:r w:rsidR="006040A8" w:rsidRPr="00CF5983">
        <w:t>Youtube</w:t>
      </w:r>
      <w:proofErr w:type="spellEnd"/>
      <w:r w:rsidR="006040A8" w:rsidRPr="00CF5983">
        <w:t xml:space="preserve">, </w:t>
      </w:r>
      <w:proofErr w:type="spellStart"/>
      <w:r w:rsidR="003C57DD" w:rsidRPr="00CF5983">
        <w:t>Viber</w:t>
      </w:r>
      <w:proofErr w:type="spellEnd"/>
      <w:r w:rsidR="00092F7B" w:rsidRPr="00CF5983">
        <w:t xml:space="preserve">, </w:t>
      </w:r>
      <w:proofErr w:type="spellStart"/>
      <w:r w:rsidR="006040A8" w:rsidRPr="00CF5983">
        <w:t>Facebook</w:t>
      </w:r>
      <w:proofErr w:type="spellEnd"/>
      <w:r w:rsidR="006040A8" w:rsidRPr="00CF5983">
        <w:t xml:space="preserve">, </w:t>
      </w:r>
      <w:proofErr w:type="spellStart"/>
      <w:r w:rsidR="00092F7B" w:rsidRPr="00CF5983">
        <w:t>Facebook</w:t>
      </w:r>
      <w:proofErr w:type="spellEnd"/>
      <w:r w:rsidR="00092F7B" w:rsidRPr="00CF5983">
        <w:t xml:space="preserve"> Messenger</w:t>
      </w:r>
      <w:r w:rsidR="003C57DD" w:rsidRPr="00CF5983">
        <w:t xml:space="preserve">, </w:t>
      </w:r>
      <w:proofErr w:type="spellStart"/>
      <w:r w:rsidR="006040A8" w:rsidRPr="00CF5983">
        <w:lastRenderedPageBreak/>
        <w:t>Instagram</w:t>
      </w:r>
      <w:proofErr w:type="spellEnd"/>
      <w:r w:rsidR="006040A8" w:rsidRPr="00CF5983">
        <w:t xml:space="preserve">, </w:t>
      </w:r>
      <w:r w:rsidR="000D349E" w:rsidRPr="00CF5983">
        <w:t xml:space="preserve">ICQ, </w:t>
      </w:r>
      <w:r w:rsidR="002347A9" w:rsidRPr="00CF5983">
        <w:t>Ú</w:t>
      </w:r>
      <w:r w:rsidR="00300A8C" w:rsidRPr="00CF5983">
        <w:t>schovna</w:t>
      </w:r>
      <w:r w:rsidR="00BA1A65" w:rsidRPr="00CF5983">
        <w:t>.cz</w:t>
      </w:r>
      <w:r w:rsidR="00300A8C" w:rsidRPr="00CF5983">
        <w:t>, Ulo</w:t>
      </w:r>
      <w:r w:rsidR="00AD1F97" w:rsidRPr="00CF5983">
        <w:t>ž.</w:t>
      </w:r>
      <w:r w:rsidR="00300A8C" w:rsidRPr="00CF5983">
        <w:t xml:space="preserve">to </w:t>
      </w:r>
      <w:r w:rsidR="005323D9" w:rsidRPr="00CF5983">
        <w:t>apod.)</w:t>
      </w:r>
      <w:r w:rsidR="005C34C8" w:rsidRPr="00CF5983">
        <w:t>;</w:t>
      </w:r>
      <w:r w:rsidR="00717AE0" w:rsidRPr="00CF5983">
        <w:t xml:space="preserve"> další pravidla pro využití sociálních </w:t>
      </w:r>
      <w:r w:rsidR="004F7CEB" w:rsidRPr="00CF5983">
        <w:t xml:space="preserve">sítí </w:t>
      </w:r>
      <w:r w:rsidR="00717AE0" w:rsidRPr="00CF5983">
        <w:t xml:space="preserve">jsou v článku </w:t>
      </w:r>
      <w:r w:rsidR="00FC33CB" w:rsidRPr="00CF5983">
        <w:fldChar w:fldCharType="begin"/>
      </w:r>
      <w:r w:rsidR="00717AE0" w:rsidRPr="00CF5983">
        <w:instrText xml:space="preserve"> REF _Ref20049321 \r \h </w:instrText>
      </w:r>
      <w:r w:rsidR="00BC38F1" w:rsidRPr="00CF5983">
        <w:instrText xml:space="preserve"> \* MERGEFORMAT </w:instrText>
      </w:r>
      <w:r w:rsidR="00FC33CB" w:rsidRPr="00CF5983">
        <w:fldChar w:fldCharType="separate"/>
      </w:r>
      <w:r w:rsidR="00A14D1C">
        <w:t>8</w:t>
      </w:r>
      <w:r w:rsidR="00FC33CB" w:rsidRPr="00CF5983">
        <w:fldChar w:fldCharType="end"/>
      </w:r>
      <w:r w:rsidR="005C34C8" w:rsidRPr="00CF5983">
        <w:t>, a</w:t>
      </w:r>
    </w:p>
    <w:p w14:paraId="41C920A3" w14:textId="77777777" w:rsidR="0051559E" w:rsidRPr="00CF5983" w:rsidRDefault="005C34C8" w:rsidP="00BC38F1">
      <w:pPr>
        <w:pStyle w:val="Bodpedpisu2urovne"/>
      </w:pPr>
      <w:r w:rsidRPr="00CF5983">
        <w:t>p</w:t>
      </w:r>
      <w:r w:rsidR="005323D9" w:rsidRPr="00CF5983">
        <w:t>oužívat pouze schválené kryptografické algoritmy pro ochranu informací</w:t>
      </w:r>
      <w:r w:rsidR="004A3513" w:rsidRPr="00CF5983">
        <w:t xml:space="preserve"> (zejména dodržovat</w:t>
      </w:r>
      <w:r w:rsidR="003247C4" w:rsidRPr="00CF5983">
        <w:t xml:space="preserve"> pravidla a povinnosti dle </w:t>
      </w:r>
      <w:r w:rsidR="004A3513" w:rsidRPr="00CF5983">
        <w:t xml:space="preserve">dokumentu „Politika </w:t>
      </w:r>
      <w:r w:rsidR="003247C4" w:rsidRPr="00CF5983">
        <w:t>bezpečného používání kryptografické ochrany“</w:t>
      </w:r>
      <w:r w:rsidR="005323D9" w:rsidRPr="00CF5983">
        <w:t xml:space="preserve">. </w:t>
      </w:r>
    </w:p>
    <w:p w14:paraId="5BF5DA64" w14:textId="77777777" w:rsidR="00DD5F69" w:rsidRPr="00CF5983" w:rsidRDefault="005936BC" w:rsidP="005936BC">
      <w:pPr>
        <w:pStyle w:val="Nadpis2"/>
      </w:pPr>
      <w:bookmarkStart w:id="22" w:name="_Toc103003972"/>
      <w:r w:rsidRPr="00CF5983">
        <w:t>Pravidla pro b</w:t>
      </w:r>
      <w:r w:rsidR="00DD5F69" w:rsidRPr="00CF5983">
        <w:t>ezpečné použití elektronické pošty</w:t>
      </w:r>
      <w:bookmarkEnd w:id="22"/>
    </w:p>
    <w:p w14:paraId="01C80B9E" w14:textId="57C605BD" w:rsidR="00E71BEA" w:rsidRPr="00CF5983" w:rsidRDefault="00E71BEA" w:rsidP="00BC38F1">
      <w:pPr>
        <w:pStyle w:val="Bodpedpisu"/>
      </w:pPr>
      <w:r w:rsidRPr="00CF5983">
        <w:t xml:space="preserve">Elektronická pošta </w:t>
      </w:r>
      <w:r w:rsidR="00D63B88" w:rsidRPr="00CF5983">
        <w:t xml:space="preserve">musí </w:t>
      </w:r>
      <w:r w:rsidRPr="00CF5983">
        <w:t>být použív</w:t>
      </w:r>
      <w:r w:rsidR="000C2486" w:rsidRPr="00CF5983">
        <w:t>á</w:t>
      </w:r>
      <w:r w:rsidRPr="00CF5983">
        <w:t>n</w:t>
      </w:r>
      <w:r w:rsidR="000C2486" w:rsidRPr="00CF5983">
        <w:t>a</w:t>
      </w:r>
      <w:r w:rsidR="006B350B" w:rsidRPr="00CF5983">
        <w:t xml:space="preserve"> </w:t>
      </w:r>
      <w:r w:rsidRPr="00CF5983">
        <w:t>výhradně za účelem plnění pracovních</w:t>
      </w:r>
      <w:r w:rsidR="00266494" w:rsidRPr="00CF5983">
        <w:t>/</w:t>
      </w:r>
      <w:r w:rsidR="00F46155" w:rsidRPr="00CF5983">
        <w:t xml:space="preserve">služebních </w:t>
      </w:r>
      <w:r w:rsidRPr="00CF5983">
        <w:t>povinností</w:t>
      </w:r>
      <w:r w:rsidR="00431F14" w:rsidRPr="00CF5983">
        <w:t>, a to minimálně za níže uvedených</w:t>
      </w:r>
      <w:r w:rsidRPr="00CF5983">
        <w:t xml:space="preserve"> podmínek a způsobem stanoveným </w:t>
      </w:r>
      <w:r w:rsidR="00431F14" w:rsidRPr="00CF5983">
        <w:t xml:space="preserve">pro celý resort spravedlnosti při dodržení specifických pravidel definovaných </w:t>
      </w:r>
      <w:r w:rsidRPr="00CF5983">
        <w:t>příslušnou justiční složkou.</w:t>
      </w:r>
    </w:p>
    <w:p w14:paraId="72726557" w14:textId="77777777" w:rsidR="005323D9" w:rsidRPr="00CF5983" w:rsidRDefault="005323D9" w:rsidP="00BC38F1">
      <w:pPr>
        <w:pStyle w:val="Bodpedpisu"/>
      </w:pPr>
      <w:r w:rsidRPr="00CF5983">
        <w:t>Uživatelé</w:t>
      </w:r>
      <w:r w:rsidR="00954733" w:rsidRPr="00CF5983">
        <w:t>,</w:t>
      </w:r>
      <w:r w:rsidR="003D714B" w:rsidRPr="00CF5983">
        <w:t xml:space="preserve"> </w:t>
      </w:r>
      <w:r w:rsidR="009C5943" w:rsidRPr="00CF5983">
        <w:rPr>
          <w:i/>
        </w:rPr>
        <w:t>s</w:t>
      </w:r>
      <w:r w:rsidR="00504489" w:rsidRPr="00CF5983">
        <w:rPr>
          <w:i/>
        </w:rPr>
        <w:t>právci IS</w:t>
      </w:r>
      <w:r w:rsidR="006B350B" w:rsidRPr="00CF5983">
        <w:rPr>
          <w:i/>
        </w:rPr>
        <w:t xml:space="preserve"> </w:t>
      </w:r>
      <w:r w:rsidR="00954733" w:rsidRPr="00CF5983">
        <w:t xml:space="preserve">i případní smluvní partneři justiční složky </w:t>
      </w:r>
      <w:r w:rsidR="00843248" w:rsidRPr="00CF5983">
        <w:t>mají</w:t>
      </w:r>
      <w:r w:rsidR="006B350B" w:rsidRPr="00CF5983">
        <w:t xml:space="preserve"> </w:t>
      </w:r>
      <w:r w:rsidR="00CC3DA1" w:rsidRPr="00CF5983">
        <w:t xml:space="preserve">při použití elektronické </w:t>
      </w:r>
      <w:r w:rsidR="002F2949" w:rsidRPr="00CF5983">
        <w:t xml:space="preserve">služební </w:t>
      </w:r>
      <w:r w:rsidR="00CC3DA1" w:rsidRPr="00CF5983">
        <w:t>pošty</w:t>
      </w:r>
      <w:r w:rsidR="002F2949" w:rsidRPr="00CF5983">
        <w:t xml:space="preserve"> (e-mailových schránek resortu spravedlnosti)</w:t>
      </w:r>
      <w:r w:rsidR="00843248" w:rsidRPr="00CF5983">
        <w:t xml:space="preserve"> mj. tyto povinnosti:</w:t>
      </w:r>
    </w:p>
    <w:p w14:paraId="29A6BC9C" w14:textId="77777777" w:rsidR="005323D9" w:rsidRPr="00CF5983" w:rsidRDefault="005C34C8" w:rsidP="00BC38F1">
      <w:pPr>
        <w:pStyle w:val="Bodpedpisu2urovne"/>
      </w:pPr>
      <w:r w:rsidRPr="00CF5983">
        <w:t>m</w:t>
      </w:r>
      <w:r w:rsidR="005323D9" w:rsidRPr="00CF5983">
        <w:t>usí zajistit správnou adresaci a transport zprávy</w:t>
      </w:r>
      <w:r w:rsidR="004C5551" w:rsidRPr="00CF5983">
        <w:t xml:space="preserve"> (</w:t>
      </w:r>
      <w:r w:rsidR="005323D9" w:rsidRPr="00CF5983">
        <w:t>nesmí např. automaticky přesměrovávat své e-maily do externíc</w:t>
      </w:r>
      <w:r w:rsidR="00875C13" w:rsidRPr="00CF5983">
        <w:t>h poštovních schránek</w:t>
      </w:r>
      <w:r w:rsidR="004C5551" w:rsidRPr="00CF5983">
        <w:t>)</w:t>
      </w:r>
      <w:r w:rsidR="00843248" w:rsidRPr="00CF5983">
        <w:t>.</w:t>
      </w:r>
      <w:r w:rsidRPr="00CF5983">
        <w:t>,</w:t>
      </w:r>
    </w:p>
    <w:p w14:paraId="7C9E7CC4" w14:textId="77777777" w:rsidR="005323D9" w:rsidRPr="00CF5983" w:rsidRDefault="005C34C8" w:rsidP="00BC38F1">
      <w:pPr>
        <w:pStyle w:val="Bodpedpisu2urovne"/>
      </w:pPr>
      <w:r w:rsidRPr="00CF5983">
        <w:t>m</w:t>
      </w:r>
      <w:r w:rsidR="005323D9" w:rsidRPr="00CF5983">
        <w:t xml:space="preserve">usí </w:t>
      </w:r>
      <w:r w:rsidR="00875C13" w:rsidRPr="00CF5983">
        <w:t xml:space="preserve">se </w:t>
      </w:r>
      <w:r w:rsidR="005323D9" w:rsidRPr="00CF5983">
        <w:t xml:space="preserve">při zasílání informací, jejichž nepostoupení může mít pro </w:t>
      </w:r>
      <w:r w:rsidR="00CC3DA1" w:rsidRPr="00CF5983">
        <w:t xml:space="preserve">justiční složku </w:t>
      </w:r>
      <w:r w:rsidR="005323D9" w:rsidRPr="00CF5983">
        <w:t>právní důsledky</w:t>
      </w:r>
      <w:r w:rsidR="009D6193" w:rsidRPr="00CF5983">
        <w:t xml:space="preserve"> nebo jinak poškodit justiční složku</w:t>
      </w:r>
      <w:r w:rsidR="005323D9" w:rsidRPr="00CF5983">
        <w:t>, ujistit kontakt</w:t>
      </w:r>
      <w:r w:rsidR="009D6193" w:rsidRPr="00CF5983">
        <w:t>ováním</w:t>
      </w:r>
      <w:r w:rsidR="005323D9" w:rsidRPr="00CF5983">
        <w:t xml:space="preserve"> příjemce, že nedošlo k</w:t>
      </w:r>
      <w:r w:rsidR="00266494" w:rsidRPr="00CF5983">
        <w:t> </w:t>
      </w:r>
      <w:r w:rsidR="005323D9" w:rsidRPr="00CF5983">
        <w:t>selhání služby, zprá</w:t>
      </w:r>
      <w:r w:rsidR="00875C13" w:rsidRPr="00CF5983">
        <w:t>va byla doručena a byla čitelná</w:t>
      </w:r>
      <w:r w:rsidR="00387A2E" w:rsidRPr="00CF5983">
        <w:t xml:space="preserve"> (tato povinnost je splněna i vyžádáním potvrzení o přečtení</w:t>
      </w:r>
      <w:r w:rsidR="00F77F85" w:rsidRPr="00CF5983">
        <w:t xml:space="preserve"> zprávy</w:t>
      </w:r>
      <w:r w:rsidR="00387A2E" w:rsidRPr="00CF5983">
        <w:t xml:space="preserve">, pokud je toto </w:t>
      </w:r>
      <w:r w:rsidR="008F066C" w:rsidRPr="00CF5983">
        <w:t>provedeno</w:t>
      </w:r>
      <w:r w:rsidR="006B350B" w:rsidRPr="00CF5983">
        <w:t xml:space="preserve"> </w:t>
      </w:r>
      <w:r w:rsidR="00387A2E" w:rsidRPr="00CF5983">
        <w:t xml:space="preserve">výslovně a </w:t>
      </w:r>
      <w:r w:rsidR="008F066C" w:rsidRPr="00CF5983">
        <w:t>ručně přímo příjemcem zprávy</w:t>
      </w:r>
      <w:r w:rsidR="00387A2E" w:rsidRPr="00CF5983">
        <w:t xml:space="preserve">, nikoliv automatizovaně </w:t>
      </w:r>
      <w:r w:rsidR="008F066C" w:rsidRPr="00CF5983">
        <w:t xml:space="preserve">např. prostřednictvím </w:t>
      </w:r>
      <w:r w:rsidR="00C069AC" w:rsidRPr="00CF5983">
        <w:t>e-mailových serverů nebo klientů pro příjem elektronické pošty)</w:t>
      </w:r>
      <w:r w:rsidRPr="00CF5983">
        <w:t>,</w:t>
      </w:r>
    </w:p>
    <w:p w14:paraId="67257212" w14:textId="77777777" w:rsidR="005323D9" w:rsidRPr="00CF5983" w:rsidRDefault="005C34C8" w:rsidP="00BC38F1">
      <w:pPr>
        <w:pStyle w:val="Bodpedpisu2urovne"/>
      </w:pPr>
      <w:r w:rsidRPr="00CF5983">
        <w:t>n</w:t>
      </w:r>
      <w:r w:rsidR="005323D9" w:rsidRPr="00CF5983">
        <w:t>esmí pro elektronické zasílání zpráv používat jinou než e-mailovou schránku</w:t>
      </w:r>
      <w:r w:rsidR="00CC3DA1" w:rsidRPr="00CF5983">
        <w:t xml:space="preserve"> resortu </w:t>
      </w:r>
      <w:r w:rsidR="00385761" w:rsidRPr="00CF5983">
        <w:t>spravedlnosti</w:t>
      </w:r>
      <w:r w:rsidR="005323D9" w:rsidRPr="00CF5983">
        <w:t>, zejména nesmí používat soukromý e-mail</w:t>
      </w:r>
      <w:r w:rsidR="00BF78C2" w:rsidRPr="00CF5983">
        <w:t xml:space="preserve">, ani na něj </w:t>
      </w:r>
      <w:r w:rsidR="005323D9" w:rsidRPr="00CF5983">
        <w:t>přeposílat</w:t>
      </w:r>
      <w:r w:rsidR="006B350B" w:rsidRPr="00CF5983">
        <w:t xml:space="preserve"> </w:t>
      </w:r>
      <w:r w:rsidR="00B17C4C" w:rsidRPr="00CF5983">
        <w:t xml:space="preserve">služební </w:t>
      </w:r>
      <w:r w:rsidR="005323D9" w:rsidRPr="00CF5983">
        <w:t>e-maily</w:t>
      </w:r>
      <w:r w:rsidRPr="00CF5983">
        <w:t>,</w:t>
      </w:r>
    </w:p>
    <w:p w14:paraId="22961AF2" w14:textId="77777777" w:rsidR="0084195C" w:rsidRPr="00CF5983" w:rsidRDefault="005C34C8" w:rsidP="00BC38F1">
      <w:pPr>
        <w:pStyle w:val="Bodpedpisu2urovne"/>
      </w:pPr>
      <w:r w:rsidRPr="00CF5983">
        <w:t>n</w:t>
      </w:r>
      <w:r w:rsidR="0084195C" w:rsidRPr="00CF5983">
        <w:t xml:space="preserve">esmí otvírat podezřelé přílohy elektronické pošty </w:t>
      </w:r>
      <w:r w:rsidR="00B37C57" w:rsidRPr="00CF5983">
        <w:t>ani přistupovat na podezře</w:t>
      </w:r>
      <w:r w:rsidR="006B350B" w:rsidRPr="00CF5983">
        <w:t>l</w:t>
      </w:r>
      <w:r w:rsidR="00B37C57" w:rsidRPr="00CF5983">
        <w:t>é odkazy v</w:t>
      </w:r>
      <w:r w:rsidR="00266494" w:rsidRPr="00CF5983">
        <w:t> </w:t>
      </w:r>
      <w:r w:rsidR="00B37C57" w:rsidRPr="00CF5983">
        <w:t xml:space="preserve">této poště uvedené </w:t>
      </w:r>
      <w:r w:rsidR="0084195C" w:rsidRPr="00CF5983">
        <w:t>(</w:t>
      </w:r>
      <w:r w:rsidR="00B14A42" w:rsidRPr="00CF5983">
        <w:t xml:space="preserve">toto se týká i zpráv elektronické pošty </w:t>
      </w:r>
      <w:r w:rsidR="0084195C" w:rsidRPr="00CF5983">
        <w:t>ze známých adres)</w:t>
      </w:r>
      <w:r w:rsidRPr="00CF5983">
        <w:t>, a</w:t>
      </w:r>
    </w:p>
    <w:p w14:paraId="739479CC" w14:textId="77777777" w:rsidR="0084195C" w:rsidRPr="00CF5983" w:rsidRDefault="005C34C8" w:rsidP="00BC38F1">
      <w:pPr>
        <w:pStyle w:val="Bodpedpisu2urovne"/>
      </w:pPr>
      <w:r w:rsidRPr="00CF5983">
        <w:t>n</w:t>
      </w:r>
      <w:r w:rsidR="0084195C" w:rsidRPr="00CF5983">
        <w:t>esmí otvírat přílohy nevyžádané elektronické pošty ani přistupovat na odkazy v</w:t>
      </w:r>
      <w:r w:rsidR="00266494" w:rsidRPr="00CF5983">
        <w:t> </w:t>
      </w:r>
      <w:r w:rsidR="0084195C" w:rsidRPr="00CF5983">
        <w:t>této poště uvedené.</w:t>
      </w:r>
    </w:p>
    <w:p w14:paraId="221176AE" w14:textId="77777777" w:rsidR="008B01FF" w:rsidRPr="00CF5983" w:rsidRDefault="0037110C" w:rsidP="00BC38F1">
      <w:pPr>
        <w:pStyle w:val="Bodpedpisu"/>
      </w:pPr>
      <w:r w:rsidRPr="00CF5983">
        <w:t>O p</w:t>
      </w:r>
      <w:r w:rsidR="008B01FF" w:rsidRPr="00CF5983">
        <w:t>rovoz</w:t>
      </w:r>
      <w:r w:rsidRPr="00CF5983">
        <w:t>u</w:t>
      </w:r>
      <w:r w:rsidR="008B01FF" w:rsidRPr="00CF5983">
        <w:t xml:space="preserve"> pošty </w:t>
      </w:r>
      <w:r w:rsidRPr="00CF5983">
        <w:t>jsou vytvářen</w:t>
      </w:r>
      <w:r w:rsidR="006A26FE" w:rsidRPr="00CF5983">
        <w:t>y</w:t>
      </w:r>
      <w:r w:rsidRPr="00CF5983">
        <w:t xml:space="preserve"> záznamy a zároveň </w:t>
      </w:r>
      <w:r w:rsidR="0032455B" w:rsidRPr="00CF5983">
        <w:t xml:space="preserve">je </w:t>
      </w:r>
      <w:r w:rsidRPr="00CF5983">
        <w:t>obsah zpráv automati</w:t>
      </w:r>
      <w:r w:rsidR="0032455B" w:rsidRPr="00CF5983">
        <w:t>zovaně</w:t>
      </w:r>
      <w:r w:rsidRPr="00CF5983">
        <w:t xml:space="preserve"> kontrolován na přítomnost škodlivého </w:t>
      </w:r>
      <w:r w:rsidR="00500608" w:rsidRPr="00CF5983">
        <w:t>kódu</w:t>
      </w:r>
      <w:r w:rsidRPr="00CF5983">
        <w:t xml:space="preserve">, který je následně </w:t>
      </w:r>
      <w:r w:rsidR="00500608" w:rsidRPr="00CF5983">
        <w:t>v</w:t>
      </w:r>
      <w:r w:rsidR="00266494" w:rsidRPr="00CF5983">
        <w:t> </w:t>
      </w:r>
      <w:r w:rsidR="00500608" w:rsidRPr="00CF5983">
        <w:t xml:space="preserve">případě detekce automaticky </w:t>
      </w:r>
      <w:r w:rsidRPr="00CF5983">
        <w:t>odstraňován.</w:t>
      </w:r>
    </w:p>
    <w:p w14:paraId="1302B686" w14:textId="77777777" w:rsidR="00DD5F69" w:rsidRPr="00CF5983" w:rsidRDefault="005936BC" w:rsidP="005936BC">
      <w:pPr>
        <w:pStyle w:val="Nadpis2"/>
      </w:pPr>
      <w:bookmarkStart w:id="23" w:name="_Toc103003973"/>
      <w:r w:rsidRPr="00CF5983">
        <w:t>Pravidla pro b</w:t>
      </w:r>
      <w:r w:rsidR="00DD5F69" w:rsidRPr="00CF5983">
        <w:t>ezpečný přístup na internet</w:t>
      </w:r>
      <w:bookmarkEnd w:id="23"/>
    </w:p>
    <w:p w14:paraId="5B646C71" w14:textId="77777777" w:rsidR="00652F33" w:rsidRPr="00CF5983" w:rsidRDefault="000D349E" w:rsidP="00BC38F1">
      <w:pPr>
        <w:pStyle w:val="Bodpedpisu"/>
      </w:pPr>
      <w:r w:rsidRPr="00CF5983">
        <w:t>Uživatelé</w:t>
      </w:r>
      <w:r w:rsidR="002A6864" w:rsidRPr="00CF5983">
        <w:t>,</w:t>
      </w:r>
      <w:r w:rsidR="006B350B" w:rsidRPr="00CF5983">
        <w:t xml:space="preserve"> </w:t>
      </w:r>
      <w:r w:rsidR="009C5943" w:rsidRPr="00CF5983">
        <w:rPr>
          <w:i/>
        </w:rPr>
        <w:t>s</w:t>
      </w:r>
      <w:r w:rsidR="00562A7D" w:rsidRPr="00CF5983">
        <w:rPr>
          <w:i/>
        </w:rPr>
        <w:t>právci IS</w:t>
      </w:r>
      <w:r w:rsidR="006B350B" w:rsidRPr="00CF5983">
        <w:rPr>
          <w:i/>
        </w:rPr>
        <w:t xml:space="preserve"> </w:t>
      </w:r>
      <w:r w:rsidR="002A6864" w:rsidRPr="00CF5983">
        <w:t xml:space="preserve">i případní smluvní partneři justiční složky </w:t>
      </w:r>
      <w:r w:rsidRPr="00CF5983">
        <w:t>mohou z</w:t>
      </w:r>
      <w:r w:rsidR="00266494" w:rsidRPr="00CF5983">
        <w:t> </w:t>
      </w:r>
      <w:r w:rsidR="007144BA" w:rsidRPr="00CF5983">
        <w:t>prostředků výpočetní techniky</w:t>
      </w:r>
      <w:r w:rsidR="006B350B" w:rsidRPr="00CF5983">
        <w:t xml:space="preserve"> </w:t>
      </w:r>
      <w:r w:rsidR="002A6864" w:rsidRPr="00CF5983">
        <w:t xml:space="preserve">resortu </w:t>
      </w:r>
      <w:r w:rsidR="00332D3D" w:rsidRPr="00CF5983">
        <w:t>spravedlnosti</w:t>
      </w:r>
      <w:r w:rsidR="006B350B" w:rsidRPr="00CF5983">
        <w:t xml:space="preserve"> </w:t>
      </w:r>
      <w:r w:rsidR="007144BA" w:rsidRPr="00CF5983">
        <w:t>přistupovat pouze na ty zdroje v</w:t>
      </w:r>
      <w:r w:rsidR="00266494" w:rsidRPr="00CF5983">
        <w:t> </w:t>
      </w:r>
      <w:r w:rsidR="005810F0" w:rsidRPr="00CF5983">
        <w:t>i</w:t>
      </w:r>
      <w:r w:rsidR="007144BA" w:rsidRPr="00CF5983">
        <w:t>nternetu, které mají přímou souvislost s</w:t>
      </w:r>
      <w:r w:rsidR="00266494" w:rsidRPr="00CF5983">
        <w:t> </w:t>
      </w:r>
      <w:r w:rsidR="007144BA" w:rsidRPr="00CF5983">
        <w:t>jejich pracovní náplní</w:t>
      </w:r>
      <w:r w:rsidR="005C50D6" w:rsidRPr="00CF5983">
        <w:t>, za podmínek a způsobem stanoveným resortem spravedlnosti nebo příslušnou justiční složkou</w:t>
      </w:r>
      <w:r w:rsidR="007144BA" w:rsidRPr="00CF5983">
        <w:t xml:space="preserve">. </w:t>
      </w:r>
      <w:r w:rsidR="007E0251" w:rsidRPr="00CF5983">
        <w:t>Zejména je</w:t>
      </w:r>
      <w:r w:rsidR="007144BA" w:rsidRPr="00CF5983">
        <w:t xml:space="preserve"> zakázáno přistupovat na stránky a fóra zabývající se výměnou programů, dokumentů a multimediálních informací (např. uloz</w:t>
      </w:r>
      <w:r w:rsidR="00993CD4" w:rsidRPr="00CF5983">
        <w:t>.</w:t>
      </w:r>
      <w:r w:rsidR="007144BA" w:rsidRPr="00CF5983">
        <w:t>to)</w:t>
      </w:r>
      <w:r w:rsidR="006B350B" w:rsidRPr="00CF5983">
        <w:t xml:space="preserve"> </w:t>
      </w:r>
      <w:r w:rsidR="00E47045" w:rsidRPr="00CF5983">
        <w:t>a tyto stahovat</w:t>
      </w:r>
      <w:r w:rsidR="007144BA" w:rsidRPr="00CF5983">
        <w:t>.</w:t>
      </w:r>
    </w:p>
    <w:p w14:paraId="6A20E6D4" w14:textId="36A10B69" w:rsidR="000D349E" w:rsidRPr="00CF5983" w:rsidRDefault="00F06EB5" w:rsidP="00BC38F1">
      <w:pPr>
        <w:ind w:left="426"/>
        <w:jc w:val="both"/>
      </w:pPr>
      <w:r w:rsidRPr="00CF5983">
        <w:t>V</w:t>
      </w:r>
      <w:r w:rsidR="00266494" w:rsidRPr="00CF5983">
        <w:t> </w:t>
      </w:r>
      <w:r w:rsidRPr="00CF5983">
        <w:t>případě, že je to nezbytné pro plnění pracovních</w:t>
      </w:r>
      <w:r w:rsidR="00A423EF" w:rsidRPr="00CF5983">
        <w:t>/služebních</w:t>
      </w:r>
      <w:r w:rsidRPr="00CF5983">
        <w:t xml:space="preserve"> povinností</w:t>
      </w:r>
      <w:r w:rsidR="006B350B" w:rsidRPr="00CF5983">
        <w:t xml:space="preserve">, </w:t>
      </w:r>
      <w:r w:rsidRPr="00CF5983">
        <w:t>je možné přistupovat na t</w:t>
      </w:r>
      <w:r w:rsidR="00A96395" w:rsidRPr="00CF5983">
        <w:t xml:space="preserve">akové zdroje prostřednictvím </w:t>
      </w:r>
      <w:r w:rsidR="007E0251" w:rsidRPr="00CF5983">
        <w:t>určených počítačů, které nejsou zapojen</w:t>
      </w:r>
      <w:r w:rsidR="00003DBB" w:rsidRPr="00CF5983">
        <w:t xml:space="preserve">y do </w:t>
      </w:r>
      <w:r w:rsidR="00003DBB" w:rsidRPr="00CF5983">
        <w:lastRenderedPageBreak/>
        <w:t>sít</w:t>
      </w:r>
      <w:r w:rsidR="006B350B" w:rsidRPr="00CF5983">
        <w:t>ě</w:t>
      </w:r>
      <w:r w:rsidR="00003DBB" w:rsidRPr="00CF5983">
        <w:t xml:space="preserve"> resortu spravedlnosti (do sítě justiční složky) a</w:t>
      </w:r>
      <w:r w:rsidR="007E0251" w:rsidRPr="00CF5983">
        <w:t xml:space="preserve"> mají vlastní </w:t>
      </w:r>
      <w:r w:rsidR="00003DBB" w:rsidRPr="00CF5983">
        <w:t>nezávislé internetové připojení. V</w:t>
      </w:r>
      <w:r w:rsidR="00404988" w:rsidRPr="00CF5983">
        <w:t>edoucí justiční složky ve spolupráci s</w:t>
      </w:r>
      <w:r w:rsidR="00266494" w:rsidRPr="00CF5983">
        <w:t> </w:t>
      </w:r>
      <w:r w:rsidR="00404988" w:rsidRPr="00CF5983">
        <w:rPr>
          <w:i/>
        </w:rPr>
        <w:t>manažerem kybernetické bezpečnosti</w:t>
      </w:r>
      <w:r w:rsidR="00404988" w:rsidRPr="00CF5983">
        <w:t xml:space="preserve">, resp. </w:t>
      </w:r>
      <w:r w:rsidR="00404988" w:rsidRPr="00CF5983">
        <w:rPr>
          <w:i/>
        </w:rPr>
        <w:t>s</w:t>
      </w:r>
      <w:r w:rsidR="00A423EF" w:rsidRPr="00CF5983">
        <w:rPr>
          <w:i/>
        </w:rPr>
        <w:t>p</w:t>
      </w:r>
      <w:r w:rsidR="00404988" w:rsidRPr="00CF5983">
        <w:rPr>
          <w:i/>
        </w:rPr>
        <w:t>rávce</w:t>
      </w:r>
      <w:r w:rsidR="006B350B" w:rsidRPr="00CF5983">
        <w:rPr>
          <w:i/>
        </w:rPr>
        <w:t>m</w:t>
      </w:r>
      <w:r w:rsidR="00404988" w:rsidRPr="00CF5983">
        <w:rPr>
          <w:i/>
        </w:rPr>
        <w:t xml:space="preserve"> kybernetické bezpečnosti</w:t>
      </w:r>
      <w:r w:rsidR="00404988" w:rsidRPr="00CF5983">
        <w:t xml:space="preserve">, </w:t>
      </w:r>
      <w:r w:rsidR="00003DBB" w:rsidRPr="00CF5983">
        <w:t>stanoví pravidla pro vyčlenění a použití takových počítačů. V</w:t>
      </w:r>
      <w:r w:rsidR="00266494" w:rsidRPr="00CF5983">
        <w:t> </w:t>
      </w:r>
      <w:r w:rsidR="00003DBB" w:rsidRPr="00CF5983">
        <w:t>pravidlech musí být minimálně pravidla pro umístění těchto počítačů a pro zajištění přístupu jednotlivých uživatelů k</w:t>
      </w:r>
      <w:r w:rsidR="00266494" w:rsidRPr="00CF5983">
        <w:t> </w:t>
      </w:r>
      <w:r w:rsidR="00003DBB" w:rsidRPr="00CF5983">
        <w:t>těmto počítačům a dále způsob zpracování dat, kdy je zejména</w:t>
      </w:r>
      <w:r w:rsidR="006B350B" w:rsidRPr="00CF5983">
        <w:t xml:space="preserve"> </w:t>
      </w:r>
      <w:r w:rsidR="00003DBB" w:rsidRPr="00CF5983">
        <w:t>zakázáno připojovat k</w:t>
      </w:r>
      <w:r w:rsidR="00266494" w:rsidRPr="00CF5983">
        <w:t> </w:t>
      </w:r>
      <w:r w:rsidR="00003DBB" w:rsidRPr="00CF5983">
        <w:t>těmto počítačům datové nosiče (např. externí pevné disky, flashdisky, paměťové karty), které k</w:t>
      </w:r>
      <w:r w:rsidR="00266494" w:rsidRPr="00CF5983">
        <w:t> </w:t>
      </w:r>
      <w:r w:rsidR="00003DBB" w:rsidRPr="00CF5983">
        <w:t xml:space="preserve">tomu nejsou přímo </w:t>
      </w:r>
      <w:r w:rsidR="003247C4" w:rsidRPr="00CF5983">
        <w:t>určeny</w:t>
      </w:r>
      <w:r w:rsidR="00003DBB" w:rsidRPr="00CF5983">
        <w:t xml:space="preserve"> a které se nesmí připojovat do jiných počítačů</w:t>
      </w:r>
      <w:r w:rsidR="006B350B" w:rsidRPr="00CF5983">
        <w:t xml:space="preserve"> </w:t>
      </w:r>
      <w:r w:rsidR="00404988" w:rsidRPr="00CF5983">
        <w:t>za</w:t>
      </w:r>
      <w:r w:rsidR="00003DBB" w:rsidRPr="00CF5983">
        <w:t>pojených do sítě resortu spravedlnosti (sítě justiční</w:t>
      </w:r>
      <w:r w:rsidR="00404988" w:rsidRPr="00CF5983">
        <w:t xml:space="preserve"> složky).</w:t>
      </w:r>
    </w:p>
    <w:p w14:paraId="0B443D0B" w14:textId="77777777" w:rsidR="005936BC" w:rsidRPr="00CF5983" w:rsidRDefault="006C144E" w:rsidP="00BC38F1">
      <w:pPr>
        <w:pStyle w:val="Bodpedpisu"/>
      </w:pPr>
      <w:r w:rsidRPr="00CF5983">
        <w:t xml:space="preserve">Uživatelé </w:t>
      </w:r>
      <w:r w:rsidR="00894A81" w:rsidRPr="00CF5983">
        <w:t xml:space="preserve">a </w:t>
      </w:r>
      <w:r w:rsidR="009C5943" w:rsidRPr="00CF5983">
        <w:rPr>
          <w:i/>
        </w:rPr>
        <w:t>s</w:t>
      </w:r>
      <w:r w:rsidR="0024783B" w:rsidRPr="00CF5983">
        <w:rPr>
          <w:i/>
        </w:rPr>
        <w:t>právci IS</w:t>
      </w:r>
      <w:r w:rsidR="006B350B" w:rsidRPr="00CF5983">
        <w:rPr>
          <w:i/>
        </w:rPr>
        <w:t xml:space="preserve"> </w:t>
      </w:r>
      <w:r w:rsidRPr="00CF5983">
        <w:t xml:space="preserve">musí dodržovat minimálně následující zásady </w:t>
      </w:r>
      <w:r w:rsidR="00172993" w:rsidRPr="00CF5983">
        <w:t>pro bezpečný přístup na</w:t>
      </w:r>
      <w:r w:rsidR="00404988" w:rsidRPr="00CF5983">
        <w:t> i</w:t>
      </w:r>
      <w:r w:rsidR="00172993" w:rsidRPr="00CF5983">
        <w:t>nternet:</w:t>
      </w:r>
    </w:p>
    <w:p w14:paraId="53E6834C" w14:textId="77777777" w:rsidR="00172993" w:rsidRPr="00CF5983" w:rsidRDefault="005C34C8" w:rsidP="00BC38F1">
      <w:pPr>
        <w:pStyle w:val="Bodpedpisu2urovne"/>
      </w:pPr>
      <w:r w:rsidRPr="00CF5983">
        <w:t>n</w:t>
      </w:r>
      <w:r w:rsidR="00172993" w:rsidRPr="00CF5983">
        <w:t>epovolovat instalaci kódu z</w:t>
      </w:r>
      <w:r w:rsidR="00266494" w:rsidRPr="00CF5983">
        <w:t> </w:t>
      </w:r>
      <w:r w:rsidR="00172993" w:rsidRPr="00CF5983">
        <w:t>webových stránek, pokud to není očekáváno a nezbytně nutné</w:t>
      </w:r>
      <w:r w:rsidRPr="00CF5983">
        <w:t>,</w:t>
      </w:r>
    </w:p>
    <w:p w14:paraId="4D47CC35" w14:textId="77777777" w:rsidR="00172993" w:rsidRPr="00CF5983" w:rsidRDefault="005C34C8" w:rsidP="00BC38F1">
      <w:pPr>
        <w:pStyle w:val="Bodpedpisu2urovne"/>
      </w:pPr>
      <w:r w:rsidRPr="00CF5983">
        <w:t>z</w:t>
      </w:r>
      <w:r w:rsidR="00266494" w:rsidRPr="00CF5983">
        <w:t> </w:t>
      </w:r>
      <w:r w:rsidR="00172993" w:rsidRPr="00CF5983">
        <w:t xml:space="preserve">centrálních komponent </w:t>
      </w:r>
      <w:r w:rsidR="000D349E" w:rsidRPr="00CF5983">
        <w:t xml:space="preserve">IS </w:t>
      </w:r>
      <w:r w:rsidR="00172993" w:rsidRPr="00CF5983">
        <w:t xml:space="preserve">resortu </w:t>
      </w:r>
      <w:r w:rsidR="006137D7" w:rsidRPr="00CF5983">
        <w:t>spravedlnosti</w:t>
      </w:r>
      <w:r w:rsidR="00883E66" w:rsidRPr="00CF5983">
        <w:t xml:space="preserve"> </w:t>
      </w:r>
      <w:r w:rsidR="000D349E" w:rsidRPr="00CF5983">
        <w:t>přis</w:t>
      </w:r>
      <w:r w:rsidR="006137D7" w:rsidRPr="00CF5983">
        <w:t>tupovat</w:t>
      </w:r>
      <w:r w:rsidR="000D349E" w:rsidRPr="00CF5983">
        <w:t xml:space="preserve"> výhradně na stránky podpory a aktualizací instalovaného hardwar</w:t>
      </w:r>
      <w:r w:rsidR="00B32B93" w:rsidRPr="00CF5983">
        <w:t>u</w:t>
      </w:r>
      <w:r w:rsidR="000D349E" w:rsidRPr="00CF5983">
        <w:t xml:space="preserve"> a softwar</w:t>
      </w:r>
      <w:r w:rsidR="00B32B93" w:rsidRPr="00CF5983">
        <w:t>u</w:t>
      </w:r>
      <w:r w:rsidRPr="00CF5983">
        <w:t>, a</w:t>
      </w:r>
    </w:p>
    <w:p w14:paraId="5671DFAD" w14:textId="77777777" w:rsidR="007144BA" w:rsidRPr="00CF5983" w:rsidRDefault="005C34C8" w:rsidP="00BC38F1">
      <w:pPr>
        <w:pStyle w:val="Bodpedpisu2urovne"/>
      </w:pPr>
      <w:r w:rsidRPr="00CF5983">
        <w:t>v</w:t>
      </w:r>
      <w:r w:rsidR="007144BA" w:rsidRPr="00CF5983">
        <w:t>ěnovat dostatečnou pozornost odkazům na web a nevstupovat na podezřelé odkazy.</w:t>
      </w:r>
    </w:p>
    <w:p w14:paraId="699EC231" w14:textId="77777777" w:rsidR="0087739B" w:rsidRPr="00CF5983" w:rsidRDefault="0087739B" w:rsidP="006239D7">
      <w:pPr>
        <w:pStyle w:val="Nadpis2"/>
      </w:pPr>
      <w:bookmarkStart w:id="24" w:name="_Toc103003974"/>
      <w:r w:rsidRPr="00CF5983">
        <w:t>Pravidla pro sdělování informací</w:t>
      </w:r>
      <w:bookmarkEnd w:id="24"/>
    </w:p>
    <w:p w14:paraId="0A8CC38C" w14:textId="61F41AA4" w:rsidR="0087739B" w:rsidRPr="00CF5983" w:rsidRDefault="0087739B" w:rsidP="00BC38F1">
      <w:pPr>
        <w:pStyle w:val="Bodpedpisu"/>
      </w:pPr>
      <w:r w:rsidRPr="00CF5983">
        <w:t xml:space="preserve">Je zakázáno sdělovat osobě, která důvěryhodným způsobem neprokázala svou identitu a </w:t>
      </w:r>
      <w:r w:rsidR="001843E8" w:rsidRPr="00CF5983">
        <w:t>oprávněný zájem</w:t>
      </w:r>
      <w:r w:rsidRPr="00CF5983">
        <w:t>, žádné autentizační informace, kontaktní údaje, pracovní a podobné informace.</w:t>
      </w:r>
      <w:r w:rsidR="00B32B93" w:rsidRPr="00CF5983">
        <w:t xml:space="preserve"> </w:t>
      </w:r>
      <w:r w:rsidR="00CE03B9" w:rsidRPr="00CF5983">
        <w:t xml:space="preserve">Tento </w:t>
      </w:r>
      <w:r w:rsidR="00854943" w:rsidRPr="00CF5983">
        <w:t xml:space="preserve">odstavec </w:t>
      </w:r>
      <w:r w:rsidR="00CE03B9" w:rsidRPr="00CF5983">
        <w:t>výslovně zahrnuje předávání hesel telefonicky nebo e</w:t>
      </w:r>
      <w:r w:rsidR="00492C8F" w:rsidRPr="00CF5983">
        <w:t>-</w:t>
      </w:r>
      <w:r w:rsidR="00CE03B9" w:rsidRPr="00CF5983">
        <w:t>mailem.</w:t>
      </w:r>
      <w:r w:rsidR="00B23605" w:rsidRPr="00CF5983">
        <w:br/>
      </w:r>
      <w:r w:rsidR="00B23605" w:rsidRPr="00CF5983">
        <w:br/>
        <w:t>Pozn</w:t>
      </w:r>
      <w:r w:rsidR="00492C8F" w:rsidRPr="00CF5983">
        <w:t>.</w:t>
      </w:r>
      <w:r w:rsidR="00B23605" w:rsidRPr="00CF5983">
        <w:t>: V</w:t>
      </w:r>
      <w:r w:rsidR="00266494" w:rsidRPr="00CF5983">
        <w:t> </w:t>
      </w:r>
      <w:r w:rsidR="00B23605" w:rsidRPr="00CF5983">
        <w:t>případě předání informací musí být dodrženy povinnosti uvedené v</w:t>
      </w:r>
      <w:r w:rsidR="00266494" w:rsidRPr="00CF5983">
        <w:t> </w:t>
      </w:r>
      <w:r w:rsidR="00B23605" w:rsidRPr="00CF5983">
        <w:t xml:space="preserve">dokumentech </w:t>
      </w:r>
      <w:r w:rsidR="00717AE0" w:rsidRPr="00CF5983">
        <w:t>„</w:t>
      </w:r>
      <w:r w:rsidR="00B23605" w:rsidRPr="00CF5983">
        <w:t>Politika aktiv</w:t>
      </w:r>
      <w:r w:rsidR="00717AE0" w:rsidRPr="00CF5983">
        <w:t>“</w:t>
      </w:r>
      <w:r w:rsidR="00B23605" w:rsidRPr="00CF5983">
        <w:t xml:space="preserve"> a</w:t>
      </w:r>
      <w:r w:rsidR="009A7A80" w:rsidRPr="00CF5983">
        <w:t xml:space="preserve"> </w:t>
      </w:r>
      <w:r w:rsidR="00717AE0" w:rsidRPr="00CF5983">
        <w:t>„</w:t>
      </w:r>
      <w:r w:rsidR="00B23605" w:rsidRPr="00CF5983">
        <w:t>Politika bezpečného předávání a výměny informací</w:t>
      </w:r>
      <w:r w:rsidR="00717AE0" w:rsidRPr="00CF5983">
        <w:t>“</w:t>
      </w:r>
      <w:r w:rsidR="00B23605" w:rsidRPr="00CF5983">
        <w:t>.</w:t>
      </w:r>
    </w:p>
    <w:p w14:paraId="55367AFE" w14:textId="77777777" w:rsidR="008D0FF9" w:rsidRPr="00CF5983" w:rsidRDefault="008D0FF9" w:rsidP="008D0FF9">
      <w:pPr>
        <w:pStyle w:val="Nadpis1"/>
      </w:pPr>
      <w:bookmarkStart w:id="25" w:name="_Ref20049321"/>
      <w:bookmarkStart w:id="26" w:name="_Toc103003975"/>
      <w:r w:rsidRPr="00CF5983">
        <w:t>Bezpečné chování na sociálních sítích</w:t>
      </w:r>
      <w:bookmarkEnd w:id="25"/>
      <w:bookmarkEnd w:id="26"/>
    </w:p>
    <w:p w14:paraId="261957C3" w14:textId="34D85C72" w:rsidR="008D0FF9" w:rsidRPr="00CF5983" w:rsidRDefault="00337855" w:rsidP="00BC38F1">
      <w:pPr>
        <w:pStyle w:val="Bodpedpisu"/>
      </w:pPr>
      <w:r w:rsidRPr="00CF5983">
        <w:t xml:space="preserve">Uživatelé </w:t>
      </w:r>
      <w:r w:rsidR="00894A81" w:rsidRPr="00CF5983">
        <w:t xml:space="preserve">a </w:t>
      </w:r>
      <w:r w:rsidR="009C5943" w:rsidRPr="00CF5983">
        <w:rPr>
          <w:i/>
        </w:rPr>
        <w:t>s</w:t>
      </w:r>
      <w:r w:rsidR="00A95693" w:rsidRPr="00CF5983">
        <w:rPr>
          <w:i/>
        </w:rPr>
        <w:t>právci IS</w:t>
      </w:r>
      <w:r w:rsidR="006B350B" w:rsidRPr="00CF5983">
        <w:rPr>
          <w:i/>
        </w:rPr>
        <w:t xml:space="preserve"> </w:t>
      </w:r>
      <w:r w:rsidRPr="00CF5983">
        <w:t>mohou z</w:t>
      </w:r>
      <w:r w:rsidR="00266494" w:rsidRPr="00CF5983">
        <w:t> </w:t>
      </w:r>
      <w:r w:rsidRPr="00CF5983">
        <w:t xml:space="preserve">prostředků výpočetní techniky resortu </w:t>
      </w:r>
      <w:r w:rsidR="00405683" w:rsidRPr="00CF5983">
        <w:t>spravedlnosti</w:t>
      </w:r>
      <w:r w:rsidRPr="00CF5983">
        <w:t xml:space="preserve"> přistupovat na sociální sítě nebo diskusní skupiny pouze v</w:t>
      </w:r>
      <w:r w:rsidR="00266494" w:rsidRPr="00CF5983">
        <w:t> </w:t>
      </w:r>
      <w:r w:rsidRPr="00CF5983">
        <w:t>případě, kdy má tento přístup přímou souvislost s</w:t>
      </w:r>
      <w:r w:rsidR="00266494" w:rsidRPr="00CF5983">
        <w:t> </w:t>
      </w:r>
      <w:r w:rsidRPr="00CF5983">
        <w:t>jejich pracovní</w:t>
      </w:r>
      <w:r w:rsidR="000660E8" w:rsidRPr="00CF5983">
        <w:t>mi</w:t>
      </w:r>
      <w:r w:rsidR="0019436A" w:rsidRPr="00CF5983">
        <w:t>/</w:t>
      </w:r>
      <w:r w:rsidR="00266494" w:rsidRPr="00CF5983">
        <w:t>služebními</w:t>
      </w:r>
      <w:r w:rsidR="000660E8" w:rsidRPr="00CF5983">
        <w:t xml:space="preserve"> povinnostmi </w:t>
      </w:r>
      <w:r w:rsidR="00764CB7" w:rsidRPr="00CF5983">
        <w:t>a po schválení přímým nadřízeným uživatele</w:t>
      </w:r>
      <w:r w:rsidR="0007006F" w:rsidRPr="00CF5983">
        <w:t xml:space="preserve"> nebo </w:t>
      </w:r>
      <w:r w:rsidR="009C5943" w:rsidRPr="00CF5983">
        <w:rPr>
          <w:i/>
        </w:rPr>
        <w:t>s</w:t>
      </w:r>
      <w:r w:rsidR="0007006F" w:rsidRPr="00CF5983">
        <w:rPr>
          <w:i/>
        </w:rPr>
        <w:t>právce</w:t>
      </w:r>
      <w:r w:rsidR="009C5943" w:rsidRPr="00CF5983">
        <w:rPr>
          <w:i/>
        </w:rPr>
        <w:t xml:space="preserve"> IS</w:t>
      </w:r>
      <w:r w:rsidRPr="00CF5983">
        <w:t xml:space="preserve">. </w:t>
      </w:r>
      <w:r w:rsidR="00993CD4" w:rsidRPr="00CF5983">
        <w:t>Případné výjimky musí být schválen</w:t>
      </w:r>
      <w:r w:rsidR="00717AE0" w:rsidRPr="00CF5983">
        <w:t>y</w:t>
      </w:r>
      <w:r w:rsidR="006B350B" w:rsidRPr="00CF5983">
        <w:t xml:space="preserve"> </w:t>
      </w:r>
      <w:r w:rsidR="000660E8" w:rsidRPr="00CF5983">
        <w:t xml:space="preserve">ředitelem odboru informatiky </w:t>
      </w:r>
      <w:r w:rsidR="004E08CA" w:rsidRPr="00CF5983">
        <w:t>m</w:t>
      </w:r>
      <w:r w:rsidR="000660E8" w:rsidRPr="00CF5983">
        <w:t xml:space="preserve">inisterstva, resp. </w:t>
      </w:r>
      <w:r w:rsidR="00717AE0" w:rsidRPr="00CF5983">
        <w:t xml:space="preserve">vedoucím justiční složky a </w:t>
      </w:r>
      <w:r w:rsidR="009C5943" w:rsidRPr="00CF5983">
        <w:rPr>
          <w:i/>
        </w:rPr>
        <w:t xml:space="preserve">manažerem </w:t>
      </w:r>
      <w:r w:rsidR="00492C8F" w:rsidRPr="00CF5983">
        <w:rPr>
          <w:i/>
        </w:rPr>
        <w:t>kybernetické bezpečnosti</w:t>
      </w:r>
      <w:r w:rsidR="00492C8F" w:rsidRPr="00CF5983">
        <w:t xml:space="preserve">, </w:t>
      </w:r>
      <w:r w:rsidR="00717AE0" w:rsidRPr="00CF5983">
        <w:t xml:space="preserve">resp. </w:t>
      </w:r>
      <w:r w:rsidR="00717AE0" w:rsidRPr="00CF5983">
        <w:rPr>
          <w:i/>
          <w:iCs/>
        </w:rPr>
        <w:t>správcem kybernetické bezpečnosti</w:t>
      </w:r>
      <w:r w:rsidR="00993CD4" w:rsidRPr="00CF5983">
        <w:t>.</w:t>
      </w:r>
    </w:p>
    <w:p w14:paraId="3548A67D" w14:textId="614E27A1" w:rsidR="00337855" w:rsidRPr="00CF5983" w:rsidRDefault="00337855" w:rsidP="00BC38F1">
      <w:pPr>
        <w:pStyle w:val="Bodpedpisu"/>
      </w:pPr>
      <w:r w:rsidRPr="00CF5983">
        <w:t xml:space="preserve">Uživatelé </w:t>
      </w:r>
      <w:r w:rsidR="00894A81" w:rsidRPr="00CF5983">
        <w:t xml:space="preserve">a </w:t>
      </w:r>
      <w:r w:rsidR="009C5943" w:rsidRPr="00CF5983">
        <w:rPr>
          <w:i/>
        </w:rPr>
        <w:t>s</w:t>
      </w:r>
      <w:r w:rsidR="00674D3C" w:rsidRPr="00CF5983">
        <w:rPr>
          <w:i/>
        </w:rPr>
        <w:t>právci IS</w:t>
      </w:r>
      <w:r w:rsidR="006B350B" w:rsidRPr="00CF5983">
        <w:rPr>
          <w:i/>
        </w:rPr>
        <w:t xml:space="preserve"> </w:t>
      </w:r>
      <w:r w:rsidRPr="00CF5983">
        <w:t xml:space="preserve">nesmí svůj vztah s justiční složkou prezentovat na sociálních sítích nebo diskusních skupinách způsobem, který by následně mohl vést k domněnce, že případné vyjádření uživatele </w:t>
      </w:r>
      <w:r w:rsidR="009C258A" w:rsidRPr="00CF5983">
        <w:t xml:space="preserve">nebo </w:t>
      </w:r>
      <w:r w:rsidR="009C5943" w:rsidRPr="00CF5983">
        <w:rPr>
          <w:i/>
        </w:rPr>
        <w:t>s</w:t>
      </w:r>
      <w:r w:rsidR="009C258A" w:rsidRPr="00CF5983">
        <w:rPr>
          <w:i/>
        </w:rPr>
        <w:t>právce IS</w:t>
      </w:r>
      <w:r w:rsidR="006B350B" w:rsidRPr="00CF5983">
        <w:rPr>
          <w:i/>
        </w:rPr>
        <w:t xml:space="preserve"> </w:t>
      </w:r>
      <w:r w:rsidRPr="00CF5983">
        <w:t xml:space="preserve">jsou oficiálním stanoviskem </w:t>
      </w:r>
      <w:r w:rsidR="00431F14" w:rsidRPr="00CF5983">
        <w:t>kterékoliv</w:t>
      </w:r>
      <w:r w:rsidRPr="00CF5983">
        <w:t xml:space="preserve"> justiční složky. Výjimku z tohoto pravidla mají pracovníci pověření komunikací s médii a veřejností.</w:t>
      </w:r>
    </w:p>
    <w:p w14:paraId="3F27CA4C" w14:textId="77777777" w:rsidR="00337855" w:rsidRPr="00CF5983" w:rsidRDefault="00337855" w:rsidP="00BC38F1">
      <w:pPr>
        <w:pStyle w:val="Bodpedpisu"/>
      </w:pPr>
      <w:r w:rsidRPr="00CF5983">
        <w:t xml:space="preserve">Uživatelé </w:t>
      </w:r>
      <w:r w:rsidR="00894A81" w:rsidRPr="00CF5983">
        <w:t xml:space="preserve">a </w:t>
      </w:r>
      <w:r w:rsidR="009C5943" w:rsidRPr="00CF5983">
        <w:rPr>
          <w:i/>
        </w:rPr>
        <w:t>s</w:t>
      </w:r>
      <w:r w:rsidR="009C258A" w:rsidRPr="00CF5983">
        <w:rPr>
          <w:i/>
        </w:rPr>
        <w:t>právci IS</w:t>
      </w:r>
      <w:r w:rsidR="006B350B" w:rsidRPr="00CF5983">
        <w:rPr>
          <w:i/>
        </w:rPr>
        <w:t xml:space="preserve"> </w:t>
      </w:r>
      <w:r w:rsidRPr="00CF5983">
        <w:t>nesmí při řešení problémů (zejména technických) na fórech s účtem registrovaným na e</w:t>
      </w:r>
      <w:r w:rsidR="00492C8F" w:rsidRPr="00CF5983">
        <w:t>-</w:t>
      </w:r>
      <w:r w:rsidRPr="00CF5983">
        <w:t xml:space="preserve">mail </w:t>
      </w:r>
      <w:r w:rsidR="00405683" w:rsidRPr="00CF5983">
        <w:t xml:space="preserve">resortu spravedlnosti </w:t>
      </w:r>
      <w:r w:rsidRPr="00CF5983">
        <w:t xml:space="preserve">uvádět konkrétní problémy a informace, které by mohly negativně ovlivnit dobré jméno resortu </w:t>
      </w:r>
      <w:r w:rsidR="004D0473" w:rsidRPr="00CF5983">
        <w:t>spravedlnosti</w:t>
      </w:r>
      <w:r w:rsidR="00D52F9D" w:rsidRPr="00CF5983">
        <w:t>,</w:t>
      </w:r>
      <w:r w:rsidRPr="00CF5983">
        <w:t xml:space="preserve"> resp. justiční složky</w:t>
      </w:r>
      <w:r w:rsidR="00D52F9D" w:rsidRPr="00CF5983">
        <w:t>,</w:t>
      </w:r>
      <w:r w:rsidRPr="00CF5983">
        <w:t xml:space="preserve"> nebo být zneužity k útoku na IS resortu</w:t>
      </w:r>
      <w:r w:rsidR="005D251B" w:rsidRPr="00CF5983">
        <w:t xml:space="preserve"> spravedlnosti</w:t>
      </w:r>
      <w:r w:rsidRPr="00CF5983">
        <w:t xml:space="preserve">. </w:t>
      </w:r>
    </w:p>
    <w:p w14:paraId="7488AAFC" w14:textId="77777777" w:rsidR="008D0FF9" w:rsidRPr="00CF5983" w:rsidRDefault="008D0FF9" w:rsidP="008D0FF9">
      <w:pPr>
        <w:pStyle w:val="Nadpis1"/>
      </w:pPr>
      <w:bookmarkStart w:id="27" w:name="_Toc103003976"/>
      <w:r w:rsidRPr="00CF5983">
        <w:lastRenderedPageBreak/>
        <w:t>Bezpečnost ve vztahu k mobilním zařízením</w:t>
      </w:r>
      <w:bookmarkEnd w:id="27"/>
    </w:p>
    <w:p w14:paraId="3A147C89" w14:textId="77777777" w:rsidR="00BC67ED" w:rsidRPr="00CF5983" w:rsidRDefault="00D7606F" w:rsidP="00BC38F1">
      <w:pPr>
        <w:pStyle w:val="Bodpedpisu"/>
      </w:pPr>
      <w:r w:rsidRPr="00CF5983">
        <w:t>Zabezpečení mobilních zařízení je popsáno v </w:t>
      </w:r>
      <w:r w:rsidR="00492C8F" w:rsidRPr="00CF5983">
        <w:t xml:space="preserve">dokumentu </w:t>
      </w:r>
      <w:r w:rsidR="005D251B" w:rsidRPr="00CF5983">
        <w:t>„</w:t>
      </w:r>
      <w:r w:rsidRPr="00CF5983">
        <w:t>Politika bezpečného používání mobilních zařízení</w:t>
      </w:r>
      <w:r w:rsidR="005D251B" w:rsidRPr="00CF5983">
        <w:t>“</w:t>
      </w:r>
      <w:r w:rsidRPr="00CF5983">
        <w:t>.</w:t>
      </w:r>
    </w:p>
    <w:sectPr w:rsidR="00BC67ED" w:rsidRPr="00CF5983" w:rsidSect="006001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E1725" w14:textId="77777777" w:rsidR="001C4B38" w:rsidRDefault="001C4B38" w:rsidP="00537C93">
      <w:pPr>
        <w:spacing w:after="0" w:line="240" w:lineRule="auto"/>
      </w:pPr>
      <w:r>
        <w:separator/>
      </w:r>
    </w:p>
  </w:endnote>
  <w:endnote w:type="continuationSeparator" w:id="0">
    <w:p w14:paraId="1B465065" w14:textId="77777777" w:rsidR="001C4B38" w:rsidRDefault="001C4B38" w:rsidP="00537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AB913" w14:textId="77777777" w:rsidR="001C4B38" w:rsidRDefault="001C4B38" w:rsidP="00537C93">
      <w:pPr>
        <w:spacing w:after="0" w:line="240" w:lineRule="auto"/>
      </w:pPr>
      <w:r>
        <w:separator/>
      </w:r>
    </w:p>
  </w:footnote>
  <w:footnote w:type="continuationSeparator" w:id="0">
    <w:p w14:paraId="0F5DC0C5" w14:textId="77777777" w:rsidR="001C4B38" w:rsidRDefault="001C4B38" w:rsidP="00537C93">
      <w:pPr>
        <w:spacing w:after="0" w:line="240" w:lineRule="auto"/>
      </w:pPr>
      <w:r>
        <w:continuationSeparator/>
      </w:r>
    </w:p>
  </w:footnote>
  <w:footnote w:id="1">
    <w:p w14:paraId="119155CF" w14:textId="13C3E4CD" w:rsidR="00A31E2E" w:rsidRDefault="00A31E2E">
      <w:pPr>
        <w:pStyle w:val="Textpoznpodarou"/>
      </w:pPr>
      <w:r>
        <w:rPr>
          <w:rStyle w:val="Znakapoznpodarou"/>
        </w:rPr>
        <w:footnoteRef/>
      </w:r>
      <w:r>
        <w:t xml:space="preserve"> Zranitelnost </w:t>
      </w:r>
      <w:r w:rsidRPr="00CF2FC2">
        <w:t>–</w:t>
      </w:r>
      <w:r>
        <w:t xml:space="preserve"> </w:t>
      </w:r>
      <w:r w:rsidRPr="00C379CB">
        <w:t>slabé místo aktiva nebo bezpečnostního opatření, které může být zneužito jednou nebo více hrozbami</w:t>
      </w:r>
      <w:r>
        <w:t>.</w:t>
      </w:r>
      <w:r w:rsidRPr="00C379CB">
        <w:t xml:space="preserve"> </w:t>
      </w:r>
    </w:p>
  </w:footnote>
  <w:footnote w:id="2">
    <w:p w14:paraId="6CE5EA58" w14:textId="77777777" w:rsidR="00A31E2E" w:rsidRDefault="00A31E2E" w:rsidP="00BC38F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Zejména </w:t>
      </w:r>
      <w:r w:rsidRPr="000F272C">
        <w:t>zákon</w:t>
      </w:r>
      <w:r>
        <w:t>em</w:t>
      </w:r>
      <w:r w:rsidRPr="000F272C">
        <w:t xml:space="preserve"> č. 297/2016 Sb., o službách vytvářejících důvěru pro elektronické transakce, a také nařízením Evropského parlamentu a Rady (EU) č. 910/2014 o elektronické identifikaci a službách vytvářejících důvěru pro elektronické transakce na vnitřním trhu a o zrušení směrnice 1999/93/ES (nařízeni eIDAS)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C61F8"/>
    <w:multiLevelType w:val="hybridMultilevel"/>
    <w:tmpl w:val="91F4D61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E3995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431B63"/>
    <w:multiLevelType w:val="hybridMultilevel"/>
    <w:tmpl w:val="C0DC53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81791"/>
    <w:multiLevelType w:val="hybridMultilevel"/>
    <w:tmpl w:val="D6D8B4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124DC"/>
    <w:multiLevelType w:val="hybridMultilevel"/>
    <w:tmpl w:val="6A8E3F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50F49"/>
    <w:multiLevelType w:val="hybridMultilevel"/>
    <w:tmpl w:val="2206A9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A76B5"/>
    <w:multiLevelType w:val="hybridMultilevel"/>
    <w:tmpl w:val="9244A590"/>
    <w:lvl w:ilvl="0" w:tplc="FD067F6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90FAE"/>
    <w:multiLevelType w:val="multilevel"/>
    <w:tmpl w:val="972CD73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6065E1"/>
    <w:multiLevelType w:val="multilevel"/>
    <w:tmpl w:val="8B3C0DE0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90409CE"/>
    <w:multiLevelType w:val="hybridMultilevel"/>
    <w:tmpl w:val="D0306A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CD2BCE"/>
    <w:multiLevelType w:val="hybridMultilevel"/>
    <w:tmpl w:val="2D244A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8C1CCC"/>
    <w:multiLevelType w:val="hybridMultilevel"/>
    <w:tmpl w:val="C66C998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31D52"/>
    <w:multiLevelType w:val="hybridMultilevel"/>
    <w:tmpl w:val="FE0E101E"/>
    <w:lvl w:ilvl="0" w:tplc="96BC4DF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F26D4"/>
    <w:multiLevelType w:val="hybridMultilevel"/>
    <w:tmpl w:val="325C7E2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3C1E88"/>
    <w:multiLevelType w:val="hybridMultilevel"/>
    <w:tmpl w:val="916ED1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163C3"/>
    <w:multiLevelType w:val="hybridMultilevel"/>
    <w:tmpl w:val="FC12C6B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20C56"/>
    <w:multiLevelType w:val="hybridMultilevel"/>
    <w:tmpl w:val="F000E5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2A32FB"/>
    <w:multiLevelType w:val="hybridMultilevel"/>
    <w:tmpl w:val="14C4F14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716756"/>
    <w:multiLevelType w:val="hybridMultilevel"/>
    <w:tmpl w:val="3E5A7C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B53513"/>
    <w:multiLevelType w:val="hybridMultilevel"/>
    <w:tmpl w:val="23C47B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6B005B"/>
    <w:multiLevelType w:val="hybridMultilevel"/>
    <w:tmpl w:val="B31EF724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FBB18C0"/>
    <w:multiLevelType w:val="hybridMultilevel"/>
    <w:tmpl w:val="7982E32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8A1036"/>
    <w:multiLevelType w:val="hybridMultilevel"/>
    <w:tmpl w:val="B31EF7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7"/>
  </w:num>
  <w:num w:numId="4">
    <w:abstractNumId w:val="15"/>
  </w:num>
  <w:num w:numId="5">
    <w:abstractNumId w:val="5"/>
  </w:num>
  <w:num w:numId="6">
    <w:abstractNumId w:val="0"/>
  </w:num>
  <w:num w:numId="7">
    <w:abstractNumId w:val="19"/>
  </w:num>
  <w:num w:numId="8">
    <w:abstractNumId w:val="20"/>
  </w:num>
  <w:num w:numId="9">
    <w:abstractNumId w:val="18"/>
  </w:num>
  <w:num w:numId="10">
    <w:abstractNumId w:val="10"/>
  </w:num>
  <w:num w:numId="11">
    <w:abstractNumId w:val="12"/>
  </w:num>
  <w:num w:numId="12">
    <w:abstractNumId w:val="21"/>
  </w:num>
  <w:num w:numId="13">
    <w:abstractNumId w:val="16"/>
  </w:num>
  <w:num w:numId="14">
    <w:abstractNumId w:val="14"/>
  </w:num>
  <w:num w:numId="15">
    <w:abstractNumId w:val="6"/>
  </w:num>
  <w:num w:numId="16">
    <w:abstractNumId w:val="4"/>
  </w:num>
  <w:num w:numId="17">
    <w:abstractNumId w:val="22"/>
  </w:num>
  <w:num w:numId="18">
    <w:abstractNumId w:val="9"/>
  </w:num>
  <w:num w:numId="19">
    <w:abstractNumId w:val="2"/>
  </w:num>
  <w:num w:numId="20">
    <w:abstractNumId w:val="23"/>
  </w:num>
  <w:num w:numId="21">
    <w:abstractNumId w:val="2"/>
    <w:lvlOverride w:ilvl="0">
      <w:startOverride w:val="1"/>
    </w:lvlOverride>
  </w:num>
  <w:num w:numId="22">
    <w:abstractNumId w:val="2"/>
  </w:num>
  <w:num w:numId="23">
    <w:abstractNumId w:val="2"/>
  </w:num>
  <w:num w:numId="24">
    <w:abstractNumId w:val="1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13"/>
  </w:num>
  <w:num w:numId="30">
    <w:abstractNumId w:val="11"/>
  </w:num>
  <w:num w:numId="31">
    <w:abstractNumId w:val="8"/>
  </w:num>
  <w:num w:numId="32">
    <w:abstractNumId w:val="2"/>
  </w:num>
  <w:num w:numId="33">
    <w:abstractNumId w:val="2"/>
  </w:num>
  <w:num w:numId="34">
    <w:abstractNumId w:val="2"/>
    <w:lvlOverride w:ilvl="0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0A0"/>
    <w:rsid w:val="00002441"/>
    <w:rsid w:val="00003DBB"/>
    <w:rsid w:val="0000577A"/>
    <w:rsid w:val="0001049E"/>
    <w:rsid w:val="000214A2"/>
    <w:rsid w:val="00025CB7"/>
    <w:rsid w:val="00025F28"/>
    <w:rsid w:val="00030AA3"/>
    <w:rsid w:val="00030CD3"/>
    <w:rsid w:val="0004208B"/>
    <w:rsid w:val="00042613"/>
    <w:rsid w:val="000432C5"/>
    <w:rsid w:val="000443BB"/>
    <w:rsid w:val="00046537"/>
    <w:rsid w:val="0004689B"/>
    <w:rsid w:val="00046D5B"/>
    <w:rsid w:val="00054CAD"/>
    <w:rsid w:val="000558D2"/>
    <w:rsid w:val="00060AEF"/>
    <w:rsid w:val="0006226B"/>
    <w:rsid w:val="00062EC9"/>
    <w:rsid w:val="0006338F"/>
    <w:rsid w:val="0006447C"/>
    <w:rsid w:val="00065AB5"/>
    <w:rsid w:val="000660E8"/>
    <w:rsid w:val="000667ED"/>
    <w:rsid w:val="000670C7"/>
    <w:rsid w:val="0007006F"/>
    <w:rsid w:val="00070197"/>
    <w:rsid w:val="00070279"/>
    <w:rsid w:val="00070DF5"/>
    <w:rsid w:val="00070F19"/>
    <w:rsid w:val="000713DF"/>
    <w:rsid w:val="00072DAE"/>
    <w:rsid w:val="00073484"/>
    <w:rsid w:val="000740E0"/>
    <w:rsid w:val="00074AF2"/>
    <w:rsid w:val="00075066"/>
    <w:rsid w:val="00075176"/>
    <w:rsid w:val="0008163F"/>
    <w:rsid w:val="00081B31"/>
    <w:rsid w:val="0008297E"/>
    <w:rsid w:val="00082C84"/>
    <w:rsid w:val="00082E6A"/>
    <w:rsid w:val="000852CA"/>
    <w:rsid w:val="000854A7"/>
    <w:rsid w:val="00086288"/>
    <w:rsid w:val="000909CD"/>
    <w:rsid w:val="00090F18"/>
    <w:rsid w:val="00092F7B"/>
    <w:rsid w:val="000942A8"/>
    <w:rsid w:val="0009493F"/>
    <w:rsid w:val="00094EB6"/>
    <w:rsid w:val="000952BB"/>
    <w:rsid w:val="000968B7"/>
    <w:rsid w:val="000969F1"/>
    <w:rsid w:val="000A01B9"/>
    <w:rsid w:val="000A05BC"/>
    <w:rsid w:val="000B16B1"/>
    <w:rsid w:val="000B1E67"/>
    <w:rsid w:val="000B6BF0"/>
    <w:rsid w:val="000C231A"/>
    <w:rsid w:val="000C2486"/>
    <w:rsid w:val="000C2607"/>
    <w:rsid w:val="000C43C6"/>
    <w:rsid w:val="000D068D"/>
    <w:rsid w:val="000D2D47"/>
    <w:rsid w:val="000D349E"/>
    <w:rsid w:val="000D3CC9"/>
    <w:rsid w:val="000E0B24"/>
    <w:rsid w:val="000E3D23"/>
    <w:rsid w:val="000E48C1"/>
    <w:rsid w:val="000F0A2F"/>
    <w:rsid w:val="000F272C"/>
    <w:rsid w:val="000F2BA9"/>
    <w:rsid w:val="000F3E6A"/>
    <w:rsid w:val="000F66EE"/>
    <w:rsid w:val="00100C56"/>
    <w:rsid w:val="00101810"/>
    <w:rsid w:val="0010228B"/>
    <w:rsid w:val="0010280D"/>
    <w:rsid w:val="00112AF4"/>
    <w:rsid w:val="001166AF"/>
    <w:rsid w:val="00116BF7"/>
    <w:rsid w:val="001220FA"/>
    <w:rsid w:val="00126C09"/>
    <w:rsid w:val="00127418"/>
    <w:rsid w:val="00131250"/>
    <w:rsid w:val="00133AA6"/>
    <w:rsid w:val="0013603B"/>
    <w:rsid w:val="00144925"/>
    <w:rsid w:val="00150D7C"/>
    <w:rsid w:val="00153FE8"/>
    <w:rsid w:val="0015488D"/>
    <w:rsid w:val="001552A5"/>
    <w:rsid w:val="001556F3"/>
    <w:rsid w:val="001562C3"/>
    <w:rsid w:val="00157762"/>
    <w:rsid w:val="0016489E"/>
    <w:rsid w:val="00172982"/>
    <w:rsid w:val="00172993"/>
    <w:rsid w:val="001735C8"/>
    <w:rsid w:val="00173A73"/>
    <w:rsid w:val="00173BF5"/>
    <w:rsid w:val="0017413B"/>
    <w:rsid w:val="001778FD"/>
    <w:rsid w:val="00183EC0"/>
    <w:rsid w:val="001843E8"/>
    <w:rsid w:val="00184B57"/>
    <w:rsid w:val="00185184"/>
    <w:rsid w:val="00186F4A"/>
    <w:rsid w:val="001901C2"/>
    <w:rsid w:val="001932DE"/>
    <w:rsid w:val="0019436A"/>
    <w:rsid w:val="00194DC2"/>
    <w:rsid w:val="001A6837"/>
    <w:rsid w:val="001A6998"/>
    <w:rsid w:val="001A71C4"/>
    <w:rsid w:val="001B195C"/>
    <w:rsid w:val="001B21BC"/>
    <w:rsid w:val="001B28E6"/>
    <w:rsid w:val="001B39BE"/>
    <w:rsid w:val="001B48A9"/>
    <w:rsid w:val="001B546B"/>
    <w:rsid w:val="001C0DBB"/>
    <w:rsid w:val="001C2117"/>
    <w:rsid w:val="001C2C0B"/>
    <w:rsid w:val="001C325E"/>
    <w:rsid w:val="001C4403"/>
    <w:rsid w:val="001C4B38"/>
    <w:rsid w:val="001C59CB"/>
    <w:rsid w:val="001C7407"/>
    <w:rsid w:val="001C7679"/>
    <w:rsid w:val="001D7B6E"/>
    <w:rsid w:val="001E1ACA"/>
    <w:rsid w:val="001E2945"/>
    <w:rsid w:val="001E6B48"/>
    <w:rsid w:val="00200261"/>
    <w:rsid w:val="00200C54"/>
    <w:rsid w:val="002031F2"/>
    <w:rsid w:val="00203525"/>
    <w:rsid w:val="00205305"/>
    <w:rsid w:val="0020595B"/>
    <w:rsid w:val="0020706D"/>
    <w:rsid w:val="0020733C"/>
    <w:rsid w:val="0020780E"/>
    <w:rsid w:val="00212F16"/>
    <w:rsid w:val="002148FF"/>
    <w:rsid w:val="002220D6"/>
    <w:rsid w:val="00223760"/>
    <w:rsid w:val="00224DA7"/>
    <w:rsid w:val="002265F0"/>
    <w:rsid w:val="00232C02"/>
    <w:rsid w:val="0023332C"/>
    <w:rsid w:val="002347A9"/>
    <w:rsid w:val="0023549C"/>
    <w:rsid w:val="00235668"/>
    <w:rsid w:val="002364FA"/>
    <w:rsid w:val="00236EDB"/>
    <w:rsid w:val="00241018"/>
    <w:rsid w:val="002411A7"/>
    <w:rsid w:val="00241663"/>
    <w:rsid w:val="00243638"/>
    <w:rsid w:val="00243680"/>
    <w:rsid w:val="00244B11"/>
    <w:rsid w:val="00245433"/>
    <w:rsid w:val="002455CF"/>
    <w:rsid w:val="0024783B"/>
    <w:rsid w:val="002501DC"/>
    <w:rsid w:val="00250477"/>
    <w:rsid w:val="002509FE"/>
    <w:rsid w:val="0025155B"/>
    <w:rsid w:val="00252272"/>
    <w:rsid w:val="00254040"/>
    <w:rsid w:val="0025439B"/>
    <w:rsid w:val="00262EC3"/>
    <w:rsid w:val="00266494"/>
    <w:rsid w:val="00271506"/>
    <w:rsid w:val="0027357F"/>
    <w:rsid w:val="00273D74"/>
    <w:rsid w:val="00275A80"/>
    <w:rsid w:val="0027658D"/>
    <w:rsid w:val="00277B37"/>
    <w:rsid w:val="00280938"/>
    <w:rsid w:val="0028205D"/>
    <w:rsid w:val="00283EC7"/>
    <w:rsid w:val="0028602F"/>
    <w:rsid w:val="00287162"/>
    <w:rsid w:val="0028721D"/>
    <w:rsid w:val="00291300"/>
    <w:rsid w:val="00294A3C"/>
    <w:rsid w:val="00294FEB"/>
    <w:rsid w:val="00295CA4"/>
    <w:rsid w:val="00296D92"/>
    <w:rsid w:val="002A0088"/>
    <w:rsid w:val="002A2107"/>
    <w:rsid w:val="002A42E8"/>
    <w:rsid w:val="002A4D94"/>
    <w:rsid w:val="002A5415"/>
    <w:rsid w:val="002A5DB4"/>
    <w:rsid w:val="002A6864"/>
    <w:rsid w:val="002B05B3"/>
    <w:rsid w:val="002B24DD"/>
    <w:rsid w:val="002B6DB7"/>
    <w:rsid w:val="002C0AFD"/>
    <w:rsid w:val="002C3D88"/>
    <w:rsid w:val="002C486E"/>
    <w:rsid w:val="002C52BA"/>
    <w:rsid w:val="002C6C9F"/>
    <w:rsid w:val="002D54E7"/>
    <w:rsid w:val="002D60CF"/>
    <w:rsid w:val="002D67BE"/>
    <w:rsid w:val="002E121C"/>
    <w:rsid w:val="002E27C5"/>
    <w:rsid w:val="002E4BDB"/>
    <w:rsid w:val="002E50C4"/>
    <w:rsid w:val="002E7892"/>
    <w:rsid w:val="002F02EB"/>
    <w:rsid w:val="002F0784"/>
    <w:rsid w:val="002F15E0"/>
    <w:rsid w:val="002F2949"/>
    <w:rsid w:val="002F4839"/>
    <w:rsid w:val="002F66FE"/>
    <w:rsid w:val="00300A8C"/>
    <w:rsid w:val="00300B54"/>
    <w:rsid w:val="0030218F"/>
    <w:rsid w:val="00313FEF"/>
    <w:rsid w:val="003140AE"/>
    <w:rsid w:val="003159E5"/>
    <w:rsid w:val="00320C2D"/>
    <w:rsid w:val="00321B88"/>
    <w:rsid w:val="0032455B"/>
    <w:rsid w:val="003247C4"/>
    <w:rsid w:val="00326ECB"/>
    <w:rsid w:val="003277D1"/>
    <w:rsid w:val="00330626"/>
    <w:rsid w:val="00331EDC"/>
    <w:rsid w:val="003325AF"/>
    <w:rsid w:val="00332D3D"/>
    <w:rsid w:val="00334B41"/>
    <w:rsid w:val="00337855"/>
    <w:rsid w:val="0034133E"/>
    <w:rsid w:val="00341890"/>
    <w:rsid w:val="00350306"/>
    <w:rsid w:val="00361B6F"/>
    <w:rsid w:val="0036453B"/>
    <w:rsid w:val="00364925"/>
    <w:rsid w:val="0036587E"/>
    <w:rsid w:val="0036757A"/>
    <w:rsid w:val="0037110C"/>
    <w:rsid w:val="00371B45"/>
    <w:rsid w:val="00371EA2"/>
    <w:rsid w:val="00372298"/>
    <w:rsid w:val="00374E7F"/>
    <w:rsid w:val="00375A0C"/>
    <w:rsid w:val="003833F1"/>
    <w:rsid w:val="003839A6"/>
    <w:rsid w:val="00383CBF"/>
    <w:rsid w:val="00385761"/>
    <w:rsid w:val="00385EB1"/>
    <w:rsid w:val="003874C2"/>
    <w:rsid w:val="00387A2E"/>
    <w:rsid w:val="003912B4"/>
    <w:rsid w:val="00391C46"/>
    <w:rsid w:val="00392DED"/>
    <w:rsid w:val="003958A9"/>
    <w:rsid w:val="00395F39"/>
    <w:rsid w:val="00396750"/>
    <w:rsid w:val="00396BD8"/>
    <w:rsid w:val="003A0C4A"/>
    <w:rsid w:val="003A1976"/>
    <w:rsid w:val="003A5934"/>
    <w:rsid w:val="003B1F4E"/>
    <w:rsid w:val="003B2B1B"/>
    <w:rsid w:val="003B2DC9"/>
    <w:rsid w:val="003B3EA0"/>
    <w:rsid w:val="003B3FB3"/>
    <w:rsid w:val="003B40D9"/>
    <w:rsid w:val="003B63ED"/>
    <w:rsid w:val="003B6AD2"/>
    <w:rsid w:val="003C017F"/>
    <w:rsid w:val="003C09BA"/>
    <w:rsid w:val="003C1380"/>
    <w:rsid w:val="003C27F0"/>
    <w:rsid w:val="003C3ED9"/>
    <w:rsid w:val="003C57DD"/>
    <w:rsid w:val="003D0131"/>
    <w:rsid w:val="003D2C48"/>
    <w:rsid w:val="003D323D"/>
    <w:rsid w:val="003D3892"/>
    <w:rsid w:val="003D43AD"/>
    <w:rsid w:val="003D6CF4"/>
    <w:rsid w:val="003D6F97"/>
    <w:rsid w:val="003D714B"/>
    <w:rsid w:val="003D7BFD"/>
    <w:rsid w:val="003E2C50"/>
    <w:rsid w:val="003E421A"/>
    <w:rsid w:val="003F014B"/>
    <w:rsid w:val="003F0809"/>
    <w:rsid w:val="003F0CBA"/>
    <w:rsid w:val="003F2058"/>
    <w:rsid w:val="003F2959"/>
    <w:rsid w:val="003F55C0"/>
    <w:rsid w:val="00401934"/>
    <w:rsid w:val="00401C02"/>
    <w:rsid w:val="004037C9"/>
    <w:rsid w:val="00403828"/>
    <w:rsid w:val="00404988"/>
    <w:rsid w:val="00405683"/>
    <w:rsid w:val="0041045B"/>
    <w:rsid w:val="004126A7"/>
    <w:rsid w:val="00416E57"/>
    <w:rsid w:val="004172F6"/>
    <w:rsid w:val="00417A39"/>
    <w:rsid w:val="00423332"/>
    <w:rsid w:val="00424397"/>
    <w:rsid w:val="00430248"/>
    <w:rsid w:val="00430720"/>
    <w:rsid w:val="00431F14"/>
    <w:rsid w:val="00435897"/>
    <w:rsid w:val="00436CF3"/>
    <w:rsid w:val="00437296"/>
    <w:rsid w:val="00437E02"/>
    <w:rsid w:val="00440571"/>
    <w:rsid w:val="00440E43"/>
    <w:rsid w:val="00441993"/>
    <w:rsid w:val="00443081"/>
    <w:rsid w:val="00444E3F"/>
    <w:rsid w:val="00446789"/>
    <w:rsid w:val="00450281"/>
    <w:rsid w:val="004510A9"/>
    <w:rsid w:val="0045133E"/>
    <w:rsid w:val="0045321D"/>
    <w:rsid w:val="00455FD6"/>
    <w:rsid w:val="0045607C"/>
    <w:rsid w:val="004645DB"/>
    <w:rsid w:val="004647A9"/>
    <w:rsid w:val="00465C8B"/>
    <w:rsid w:val="00470549"/>
    <w:rsid w:val="00470B0F"/>
    <w:rsid w:val="0047447C"/>
    <w:rsid w:val="00475003"/>
    <w:rsid w:val="004763AE"/>
    <w:rsid w:val="004777FE"/>
    <w:rsid w:val="00482386"/>
    <w:rsid w:val="0048286E"/>
    <w:rsid w:val="0048525A"/>
    <w:rsid w:val="004860CB"/>
    <w:rsid w:val="004916CA"/>
    <w:rsid w:val="00492C8F"/>
    <w:rsid w:val="00494BA7"/>
    <w:rsid w:val="004A2118"/>
    <w:rsid w:val="004A3513"/>
    <w:rsid w:val="004A4431"/>
    <w:rsid w:val="004A65C5"/>
    <w:rsid w:val="004B0891"/>
    <w:rsid w:val="004B371F"/>
    <w:rsid w:val="004B3FB2"/>
    <w:rsid w:val="004B4B12"/>
    <w:rsid w:val="004B7319"/>
    <w:rsid w:val="004B7365"/>
    <w:rsid w:val="004C0C6C"/>
    <w:rsid w:val="004C0F56"/>
    <w:rsid w:val="004C3047"/>
    <w:rsid w:val="004C387F"/>
    <w:rsid w:val="004C4247"/>
    <w:rsid w:val="004C5551"/>
    <w:rsid w:val="004D0473"/>
    <w:rsid w:val="004D1816"/>
    <w:rsid w:val="004D19A2"/>
    <w:rsid w:val="004E08CA"/>
    <w:rsid w:val="004E184A"/>
    <w:rsid w:val="004E3D1A"/>
    <w:rsid w:val="004F2578"/>
    <w:rsid w:val="004F26D8"/>
    <w:rsid w:val="004F2C31"/>
    <w:rsid w:val="004F4105"/>
    <w:rsid w:val="004F5232"/>
    <w:rsid w:val="004F5650"/>
    <w:rsid w:val="004F7CEB"/>
    <w:rsid w:val="00500608"/>
    <w:rsid w:val="00500F5C"/>
    <w:rsid w:val="005011FF"/>
    <w:rsid w:val="00502C3A"/>
    <w:rsid w:val="00504489"/>
    <w:rsid w:val="00505A6D"/>
    <w:rsid w:val="0051119E"/>
    <w:rsid w:val="00513C45"/>
    <w:rsid w:val="0051404E"/>
    <w:rsid w:val="0051559E"/>
    <w:rsid w:val="00515EA2"/>
    <w:rsid w:val="005209A3"/>
    <w:rsid w:val="00521E56"/>
    <w:rsid w:val="00522270"/>
    <w:rsid w:val="00523878"/>
    <w:rsid w:val="005274E8"/>
    <w:rsid w:val="00527E1D"/>
    <w:rsid w:val="00531825"/>
    <w:rsid w:val="005323D9"/>
    <w:rsid w:val="005328F7"/>
    <w:rsid w:val="0053439A"/>
    <w:rsid w:val="00537C93"/>
    <w:rsid w:val="0054141F"/>
    <w:rsid w:val="00541C82"/>
    <w:rsid w:val="005422F9"/>
    <w:rsid w:val="005426BC"/>
    <w:rsid w:val="00545329"/>
    <w:rsid w:val="005548E3"/>
    <w:rsid w:val="00556FAA"/>
    <w:rsid w:val="0055725E"/>
    <w:rsid w:val="005608CB"/>
    <w:rsid w:val="00562A7D"/>
    <w:rsid w:val="00562D97"/>
    <w:rsid w:val="00565B2A"/>
    <w:rsid w:val="005668E7"/>
    <w:rsid w:val="00575F8A"/>
    <w:rsid w:val="00577027"/>
    <w:rsid w:val="00577269"/>
    <w:rsid w:val="005775A1"/>
    <w:rsid w:val="00577E63"/>
    <w:rsid w:val="005810F0"/>
    <w:rsid w:val="0058179E"/>
    <w:rsid w:val="00582147"/>
    <w:rsid w:val="00584CFC"/>
    <w:rsid w:val="00587911"/>
    <w:rsid w:val="00592F79"/>
    <w:rsid w:val="005936BC"/>
    <w:rsid w:val="005A1531"/>
    <w:rsid w:val="005A1843"/>
    <w:rsid w:val="005A3178"/>
    <w:rsid w:val="005A62F1"/>
    <w:rsid w:val="005A7A3B"/>
    <w:rsid w:val="005A7B4A"/>
    <w:rsid w:val="005B060A"/>
    <w:rsid w:val="005B299C"/>
    <w:rsid w:val="005B3436"/>
    <w:rsid w:val="005B5E54"/>
    <w:rsid w:val="005B68F2"/>
    <w:rsid w:val="005C34C8"/>
    <w:rsid w:val="005C50D6"/>
    <w:rsid w:val="005C74D4"/>
    <w:rsid w:val="005D1550"/>
    <w:rsid w:val="005D18AF"/>
    <w:rsid w:val="005D1EED"/>
    <w:rsid w:val="005D251B"/>
    <w:rsid w:val="005D32E8"/>
    <w:rsid w:val="005D715B"/>
    <w:rsid w:val="005D7805"/>
    <w:rsid w:val="005D7A19"/>
    <w:rsid w:val="005E0B63"/>
    <w:rsid w:val="005E45D4"/>
    <w:rsid w:val="005E4CE0"/>
    <w:rsid w:val="005F221C"/>
    <w:rsid w:val="005F37DF"/>
    <w:rsid w:val="005F4970"/>
    <w:rsid w:val="005F4E2E"/>
    <w:rsid w:val="005F64B9"/>
    <w:rsid w:val="006001B8"/>
    <w:rsid w:val="00600380"/>
    <w:rsid w:val="00600AF3"/>
    <w:rsid w:val="006040A8"/>
    <w:rsid w:val="006040C2"/>
    <w:rsid w:val="00607DB4"/>
    <w:rsid w:val="00610244"/>
    <w:rsid w:val="00610F89"/>
    <w:rsid w:val="0061186F"/>
    <w:rsid w:val="00613107"/>
    <w:rsid w:val="006137D7"/>
    <w:rsid w:val="00615AD4"/>
    <w:rsid w:val="0062204B"/>
    <w:rsid w:val="006239D7"/>
    <w:rsid w:val="00631189"/>
    <w:rsid w:val="00631E21"/>
    <w:rsid w:val="00632011"/>
    <w:rsid w:val="00632F30"/>
    <w:rsid w:val="00634C22"/>
    <w:rsid w:val="00635C19"/>
    <w:rsid w:val="00635C69"/>
    <w:rsid w:val="00640100"/>
    <w:rsid w:val="00642287"/>
    <w:rsid w:val="006430AC"/>
    <w:rsid w:val="00643192"/>
    <w:rsid w:val="00643E01"/>
    <w:rsid w:val="00650C91"/>
    <w:rsid w:val="0065160C"/>
    <w:rsid w:val="00652151"/>
    <w:rsid w:val="00652CCA"/>
    <w:rsid w:val="00652F33"/>
    <w:rsid w:val="0065429A"/>
    <w:rsid w:val="00657B7F"/>
    <w:rsid w:val="0066067D"/>
    <w:rsid w:val="0066119F"/>
    <w:rsid w:val="00662230"/>
    <w:rsid w:val="00663D64"/>
    <w:rsid w:val="0066416B"/>
    <w:rsid w:val="00666647"/>
    <w:rsid w:val="0066796B"/>
    <w:rsid w:val="00670246"/>
    <w:rsid w:val="00674D3C"/>
    <w:rsid w:val="006771D5"/>
    <w:rsid w:val="00681AE4"/>
    <w:rsid w:val="006820F5"/>
    <w:rsid w:val="00685EDB"/>
    <w:rsid w:val="0068723C"/>
    <w:rsid w:val="00691FC5"/>
    <w:rsid w:val="00692E39"/>
    <w:rsid w:val="0069424F"/>
    <w:rsid w:val="006A19BC"/>
    <w:rsid w:val="006A26FE"/>
    <w:rsid w:val="006A448F"/>
    <w:rsid w:val="006A706D"/>
    <w:rsid w:val="006B350B"/>
    <w:rsid w:val="006B56C1"/>
    <w:rsid w:val="006B5B18"/>
    <w:rsid w:val="006B5ED5"/>
    <w:rsid w:val="006B765C"/>
    <w:rsid w:val="006B7FA3"/>
    <w:rsid w:val="006C11A3"/>
    <w:rsid w:val="006C144E"/>
    <w:rsid w:val="006C1870"/>
    <w:rsid w:val="006C3625"/>
    <w:rsid w:val="006C45DF"/>
    <w:rsid w:val="006C4C94"/>
    <w:rsid w:val="006D3185"/>
    <w:rsid w:val="006D4302"/>
    <w:rsid w:val="006D53BB"/>
    <w:rsid w:val="006D74DB"/>
    <w:rsid w:val="006E2339"/>
    <w:rsid w:val="006E7FFD"/>
    <w:rsid w:val="006F3C5D"/>
    <w:rsid w:val="0070099D"/>
    <w:rsid w:val="00701D1D"/>
    <w:rsid w:val="00704385"/>
    <w:rsid w:val="00704C63"/>
    <w:rsid w:val="007117D9"/>
    <w:rsid w:val="007144BA"/>
    <w:rsid w:val="00717AE0"/>
    <w:rsid w:val="00717DD6"/>
    <w:rsid w:val="00726258"/>
    <w:rsid w:val="00727584"/>
    <w:rsid w:val="007318BF"/>
    <w:rsid w:val="007320D7"/>
    <w:rsid w:val="00740B4E"/>
    <w:rsid w:val="00744FE9"/>
    <w:rsid w:val="007453D0"/>
    <w:rsid w:val="00750796"/>
    <w:rsid w:val="007515E0"/>
    <w:rsid w:val="00753CC4"/>
    <w:rsid w:val="0075437B"/>
    <w:rsid w:val="00757315"/>
    <w:rsid w:val="00764CB7"/>
    <w:rsid w:val="00764D03"/>
    <w:rsid w:val="00765A66"/>
    <w:rsid w:val="00770601"/>
    <w:rsid w:val="00772AA0"/>
    <w:rsid w:val="007737D3"/>
    <w:rsid w:val="00776F64"/>
    <w:rsid w:val="00777ED2"/>
    <w:rsid w:val="00784693"/>
    <w:rsid w:val="00785003"/>
    <w:rsid w:val="00791783"/>
    <w:rsid w:val="00791B4E"/>
    <w:rsid w:val="0079408A"/>
    <w:rsid w:val="00797CFD"/>
    <w:rsid w:val="007A137F"/>
    <w:rsid w:val="007A177B"/>
    <w:rsid w:val="007A3649"/>
    <w:rsid w:val="007B14F8"/>
    <w:rsid w:val="007B1778"/>
    <w:rsid w:val="007B3893"/>
    <w:rsid w:val="007B4580"/>
    <w:rsid w:val="007B4B55"/>
    <w:rsid w:val="007B6FC4"/>
    <w:rsid w:val="007B7986"/>
    <w:rsid w:val="007B7D7B"/>
    <w:rsid w:val="007C0A55"/>
    <w:rsid w:val="007C0D6C"/>
    <w:rsid w:val="007C49BA"/>
    <w:rsid w:val="007D2401"/>
    <w:rsid w:val="007D2487"/>
    <w:rsid w:val="007D7EDB"/>
    <w:rsid w:val="007E0251"/>
    <w:rsid w:val="007E16F1"/>
    <w:rsid w:val="007E1FA8"/>
    <w:rsid w:val="007E547E"/>
    <w:rsid w:val="007E7602"/>
    <w:rsid w:val="007F4152"/>
    <w:rsid w:val="007F417B"/>
    <w:rsid w:val="007F4887"/>
    <w:rsid w:val="008051DF"/>
    <w:rsid w:val="00805C35"/>
    <w:rsid w:val="00806E63"/>
    <w:rsid w:val="00807B15"/>
    <w:rsid w:val="008136E4"/>
    <w:rsid w:val="0081706C"/>
    <w:rsid w:val="008200F3"/>
    <w:rsid w:val="00820115"/>
    <w:rsid w:val="00821988"/>
    <w:rsid w:val="00821C71"/>
    <w:rsid w:val="0083089C"/>
    <w:rsid w:val="00832AA1"/>
    <w:rsid w:val="0083447D"/>
    <w:rsid w:val="00835AE0"/>
    <w:rsid w:val="0084195C"/>
    <w:rsid w:val="00842A23"/>
    <w:rsid w:val="00843248"/>
    <w:rsid w:val="00843CCE"/>
    <w:rsid w:val="00843F9F"/>
    <w:rsid w:val="008450FE"/>
    <w:rsid w:val="00850344"/>
    <w:rsid w:val="0085390A"/>
    <w:rsid w:val="00854943"/>
    <w:rsid w:val="00856DAC"/>
    <w:rsid w:val="00856F5C"/>
    <w:rsid w:val="008577A9"/>
    <w:rsid w:val="00860410"/>
    <w:rsid w:val="00861B55"/>
    <w:rsid w:val="00861F23"/>
    <w:rsid w:val="008627E8"/>
    <w:rsid w:val="008636F9"/>
    <w:rsid w:val="008639F4"/>
    <w:rsid w:val="0086522E"/>
    <w:rsid w:val="008713AA"/>
    <w:rsid w:val="00871576"/>
    <w:rsid w:val="00875C13"/>
    <w:rsid w:val="0087739B"/>
    <w:rsid w:val="008775DF"/>
    <w:rsid w:val="0088062B"/>
    <w:rsid w:val="00880681"/>
    <w:rsid w:val="00880BD5"/>
    <w:rsid w:val="008814E8"/>
    <w:rsid w:val="00882C91"/>
    <w:rsid w:val="00883E66"/>
    <w:rsid w:val="008842CC"/>
    <w:rsid w:val="00893688"/>
    <w:rsid w:val="00894441"/>
    <w:rsid w:val="0089452F"/>
    <w:rsid w:val="00894A81"/>
    <w:rsid w:val="008966DE"/>
    <w:rsid w:val="00897E89"/>
    <w:rsid w:val="008A20CA"/>
    <w:rsid w:val="008A3E4E"/>
    <w:rsid w:val="008A408B"/>
    <w:rsid w:val="008A40BE"/>
    <w:rsid w:val="008A4917"/>
    <w:rsid w:val="008A52E0"/>
    <w:rsid w:val="008A7178"/>
    <w:rsid w:val="008A774F"/>
    <w:rsid w:val="008B01FF"/>
    <w:rsid w:val="008B32EF"/>
    <w:rsid w:val="008C2A29"/>
    <w:rsid w:val="008C2B03"/>
    <w:rsid w:val="008C2C11"/>
    <w:rsid w:val="008C378F"/>
    <w:rsid w:val="008C52BD"/>
    <w:rsid w:val="008C639E"/>
    <w:rsid w:val="008C643A"/>
    <w:rsid w:val="008C6C39"/>
    <w:rsid w:val="008D0528"/>
    <w:rsid w:val="008D0FF9"/>
    <w:rsid w:val="008D2768"/>
    <w:rsid w:val="008D2CD4"/>
    <w:rsid w:val="008D3551"/>
    <w:rsid w:val="008D5A54"/>
    <w:rsid w:val="008D5BAB"/>
    <w:rsid w:val="008D5E62"/>
    <w:rsid w:val="008E0453"/>
    <w:rsid w:val="008E05AF"/>
    <w:rsid w:val="008E28E0"/>
    <w:rsid w:val="008E3978"/>
    <w:rsid w:val="008E3ECC"/>
    <w:rsid w:val="008E5D49"/>
    <w:rsid w:val="008E7B95"/>
    <w:rsid w:val="008F066C"/>
    <w:rsid w:val="008F4B89"/>
    <w:rsid w:val="008F757F"/>
    <w:rsid w:val="00900505"/>
    <w:rsid w:val="009048AE"/>
    <w:rsid w:val="00907D5C"/>
    <w:rsid w:val="0091022E"/>
    <w:rsid w:val="0091202A"/>
    <w:rsid w:val="009132C7"/>
    <w:rsid w:val="00914536"/>
    <w:rsid w:val="009148FA"/>
    <w:rsid w:val="00915F14"/>
    <w:rsid w:val="00916234"/>
    <w:rsid w:val="0091689A"/>
    <w:rsid w:val="00917946"/>
    <w:rsid w:val="00920BD0"/>
    <w:rsid w:val="009233D7"/>
    <w:rsid w:val="00924B7B"/>
    <w:rsid w:val="00924D1D"/>
    <w:rsid w:val="009270A0"/>
    <w:rsid w:val="00927F20"/>
    <w:rsid w:val="0093259D"/>
    <w:rsid w:val="00933F4B"/>
    <w:rsid w:val="00934672"/>
    <w:rsid w:val="00937B23"/>
    <w:rsid w:val="009404D5"/>
    <w:rsid w:val="00940D10"/>
    <w:rsid w:val="00941A74"/>
    <w:rsid w:val="009455AA"/>
    <w:rsid w:val="0094635B"/>
    <w:rsid w:val="0095175B"/>
    <w:rsid w:val="00952BB6"/>
    <w:rsid w:val="00954733"/>
    <w:rsid w:val="00954C1D"/>
    <w:rsid w:val="00956B72"/>
    <w:rsid w:val="00963B36"/>
    <w:rsid w:val="00964D59"/>
    <w:rsid w:val="00965197"/>
    <w:rsid w:val="009668AE"/>
    <w:rsid w:val="009671E5"/>
    <w:rsid w:val="00971556"/>
    <w:rsid w:val="00972601"/>
    <w:rsid w:val="0097370D"/>
    <w:rsid w:val="00975477"/>
    <w:rsid w:val="00975F37"/>
    <w:rsid w:val="00977273"/>
    <w:rsid w:val="00982A56"/>
    <w:rsid w:val="00982DE0"/>
    <w:rsid w:val="00985EA4"/>
    <w:rsid w:val="0098621C"/>
    <w:rsid w:val="0098646C"/>
    <w:rsid w:val="00993CD4"/>
    <w:rsid w:val="00994208"/>
    <w:rsid w:val="00995CF7"/>
    <w:rsid w:val="00997F56"/>
    <w:rsid w:val="009A2C96"/>
    <w:rsid w:val="009A32C5"/>
    <w:rsid w:val="009A5906"/>
    <w:rsid w:val="009A5CC3"/>
    <w:rsid w:val="009A6138"/>
    <w:rsid w:val="009A7A80"/>
    <w:rsid w:val="009B1C3C"/>
    <w:rsid w:val="009B5D4D"/>
    <w:rsid w:val="009B6032"/>
    <w:rsid w:val="009C022E"/>
    <w:rsid w:val="009C0245"/>
    <w:rsid w:val="009C0A9D"/>
    <w:rsid w:val="009C10F7"/>
    <w:rsid w:val="009C17DB"/>
    <w:rsid w:val="009C258A"/>
    <w:rsid w:val="009C346C"/>
    <w:rsid w:val="009C36C4"/>
    <w:rsid w:val="009C5943"/>
    <w:rsid w:val="009D16DA"/>
    <w:rsid w:val="009D4173"/>
    <w:rsid w:val="009D4642"/>
    <w:rsid w:val="009D6193"/>
    <w:rsid w:val="009E1A9F"/>
    <w:rsid w:val="009E1BB7"/>
    <w:rsid w:val="009E2757"/>
    <w:rsid w:val="009E295C"/>
    <w:rsid w:val="009E3403"/>
    <w:rsid w:val="009E7584"/>
    <w:rsid w:val="009E7EB4"/>
    <w:rsid w:val="009F50A7"/>
    <w:rsid w:val="009F5595"/>
    <w:rsid w:val="009F6170"/>
    <w:rsid w:val="00A04B82"/>
    <w:rsid w:val="00A059C2"/>
    <w:rsid w:val="00A0783A"/>
    <w:rsid w:val="00A07B4C"/>
    <w:rsid w:val="00A07B7A"/>
    <w:rsid w:val="00A10526"/>
    <w:rsid w:val="00A11200"/>
    <w:rsid w:val="00A14D1C"/>
    <w:rsid w:val="00A17AFA"/>
    <w:rsid w:val="00A20615"/>
    <w:rsid w:val="00A20BBB"/>
    <w:rsid w:val="00A22763"/>
    <w:rsid w:val="00A23211"/>
    <w:rsid w:val="00A23D33"/>
    <w:rsid w:val="00A24777"/>
    <w:rsid w:val="00A2679B"/>
    <w:rsid w:val="00A314D6"/>
    <w:rsid w:val="00A31E2E"/>
    <w:rsid w:val="00A338ED"/>
    <w:rsid w:val="00A36B57"/>
    <w:rsid w:val="00A40054"/>
    <w:rsid w:val="00A423EF"/>
    <w:rsid w:val="00A42B7D"/>
    <w:rsid w:val="00A449EC"/>
    <w:rsid w:val="00A45F66"/>
    <w:rsid w:val="00A503B4"/>
    <w:rsid w:val="00A507B1"/>
    <w:rsid w:val="00A51FA0"/>
    <w:rsid w:val="00A53378"/>
    <w:rsid w:val="00A543BC"/>
    <w:rsid w:val="00A56979"/>
    <w:rsid w:val="00A56B1D"/>
    <w:rsid w:val="00A56CBF"/>
    <w:rsid w:val="00A717B3"/>
    <w:rsid w:val="00A72FEE"/>
    <w:rsid w:val="00A73509"/>
    <w:rsid w:val="00A73C02"/>
    <w:rsid w:val="00A75022"/>
    <w:rsid w:val="00A777DA"/>
    <w:rsid w:val="00A805E1"/>
    <w:rsid w:val="00A861BC"/>
    <w:rsid w:val="00A8711B"/>
    <w:rsid w:val="00A95693"/>
    <w:rsid w:val="00A95AD5"/>
    <w:rsid w:val="00A96395"/>
    <w:rsid w:val="00A96487"/>
    <w:rsid w:val="00AA26BE"/>
    <w:rsid w:val="00AA3507"/>
    <w:rsid w:val="00AA7831"/>
    <w:rsid w:val="00AB4210"/>
    <w:rsid w:val="00AB481D"/>
    <w:rsid w:val="00AB7031"/>
    <w:rsid w:val="00AB7420"/>
    <w:rsid w:val="00AB76F2"/>
    <w:rsid w:val="00AC0BE4"/>
    <w:rsid w:val="00AC0C78"/>
    <w:rsid w:val="00AC103B"/>
    <w:rsid w:val="00AD1F97"/>
    <w:rsid w:val="00AD2BF4"/>
    <w:rsid w:val="00AD3373"/>
    <w:rsid w:val="00AD6152"/>
    <w:rsid w:val="00AD61B6"/>
    <w:rsid w:val="00AD6B72"/>
    <w:rsid w:val="00AE1294"/>
    <w:rsid w:val="00AE646F"/>
    <w:rsid w:val="00AF213C"/>
    <w:rsid w:val="00AF6EDF"/>
    <w:rsid w:val="00B0227A"/>
    <w:rsid w:val="00B028EE"/>
    <w:rsid w:val="00B031E5"/>
    <w:rsid w:val="00B03C4B"/>
    <w:rsid w:val="00B03E68"/>
    <w:rsid w:val="00B040D9"/>
    <w:rsid w:val="00B05A0C"/>
    <w:rsid w:val="00B0796A"/>
    <w:rsid w:val="00B10277"/>
    <w:rsid w:val="00B111A2"/>
    <w:rsid w:val="00B11B81"/>
    <w:rsid w:val="00B13AB4"/>
    <w:rsid w:val="00B13ABA"/>
    <w:rsid w:val="00B1415C"/>
    <w:rsid w:val="00B14A42"/>
    <w:rsid w:val="00B17C4C"/>
    <w:rsid w:val="00B2194F"/>
    <w:rsid w:val="00B23605"/>
    <w:rsid w:val="00B25F85"/>
    <w:rsid w:val="00B27CD1"/>
    <w:rsid w:val="00B30F6D"/>
    <w:rsid w:val="00B31150"/>
    <w:rsid w:val="00B31B45"/>
    <w:rsid w:val="00B32B93"/>
    <w:rsid w:val="00B373B4"/>
    <w:rsid w:val="00B37476"/>
    <w:rsid w:val="00B37C57"/>
    <w:rsid w:val="00B409CF"/>
    <w:rsid w:val="00B41EAC"/>
    <w:rsid w:val="00B43638"/>
    <w:rsid w:val="00B44760"/>
    <w:rsid w:val="00B44C2D"/>
    <w:rsid w:val="00B4588F"/>
    <w:rsid w:val="00B467F4"/>
    <w:rsid w:val="00B46803"/>
    <w:rsid w:val="00B47C5F"/>
    <w:rsid w:val="00B51A9F"/>
    <w:rsid w:val="00B52065"/>
    <w:rsid w:val="00B54721"/>
    <w:rsid w:val="00B64D98"/>
    <w:rsid w:val="00B70CDA"/>
    <w:rsid w:val="00B77E6E"/>
    <w:rsid w:val="00B80DFD"/>
    <w:rsid w:val="00B8129A"/>
    <w:rsid w:val="00B82B30"/>
    <w:rsid w:val="00B83416"/>
    <w:rsid w:val="00B871A4"/>
    <w:rsid w:val="00B90F0F"/>
    <w:rsid w:val="00B92388"/>
    <w:rsid w:val="00B93223"/>
    <w:rsid w:val="00B949F9"/>
    <w:rsid w:val="00B955DF"/>
    <w:rsid w:val="00B955F7"/>
    <w:rsid w:val="00B96F2A"/>
    <w:rsid w:val="00BA1A65"/>
    <w:rsid w:val="00BB1A65"/>
    <w:rsid w:val="00BB4EDA"/>
    <w:rsid w:val="00BB50C9"/>
    <w:rsid w:val="00BB7314"/>
    <w:rsid w:val="00BC1168"/>
    <w:rsid w:val="00BC2229"/>
    <w:rsid w:val="00BC325E"/>
    <w:rsid w:val="00BC38F1"/>
    <w:rsid w:val="00BC4B47"/>
    <w:rsid w:val="00BC6057"/>
    <w:rsid w:val="00BC67ED"/>
    <w:rsid w:val="00BD0970"/>
    <w:rsid w:val="00BD0B6A"/>
    <w:rsid w:val="00BD45DD"/>
    <w:rsid w:val="00BD6EF0"/>
    <w:rsid w:val="00BD7AEA"/>
    <w:rsid w:val="00BE0129"/>
    <w:rsid w:val="00BE27AF"/>
    <w:rsid w:val="00BE38E3"/>
    <w:rsid w:val="00BE7CDF"/>
    <w:rsid w:val="00BF1CB2"/>
    <w:rsid w:val="00BF2716"/>
    <w:rsid w:val="00BF2B12"/>
    <w:rsid w:val="00BF4366"/>
    <w:rsid w:val="00BF5EC5"/>
    <w:rsid w:val="00BF71C4"/>
    <w:rsid w:val="00BF78C2"/>
    <w:rsid w:val="00C00B2C"/>
    <w:rsid w:val="00C03A69"/>
    <w:rsid w:val="00C045B2"/>
    <w:rsid w:val="00C069AC"/>
    <w:rsid w:val="00C116BE"/>
    <w:rsid w:val="00C135B7"/>
    <w:rsid w:val="00C14711"/>
    <w:rsid w:val="00C20E06"/>
    <w:rsid w:val="00C2370D"/>
    <w:rsid w:val="00C23FE3"/>
    <w:rsid w:val="00C24C1E"/>
    <w:rsid w:val="00C256DF"/>
    <w:rsid w:val="00C25E4C"/>
    <w:rsid w:val="00C270E6"/>
    <w:rsid w:val="00C277C2"/>
    <w:rsid w:val="00C3430C"/>
    <w:rsid w:val="00C34C67"/>
    <w:rsid w:val="00C379CB"/>
    <w:rsid w:val="00C40797"/>
    <w:rsid w:val="00C4125D"/>
    <w:rsid w:val="00C42309"/>
    <w:rsid w:val="00C44AA6"/>
    <w:rsid w:val="00C4566A"/>
    <w:rsid w:val="00C46209"/>
    <w:rsid w:val="00C464FB"/>
    <w:rsid w:val="00C47970"/>
    <w:rsid w:val="00C50074"/>
    <w:rsid w:val="00C511AC"/>
    <w:rsid w:val="00C5132C"/>
    <w:rsid w:val="00C522C7"/>
    <w:rsid w:val="00C52C03"/>
    <w:rsid w:val="00C538C7"/>
    <w:rsid w:val="00C5531B"/>
    <w:rsid w:val="00C57989"/>
    <w:rsid w:val="00C6009B"/>
    <w:rsid w:val="00C64203"/>
    <w:rsid w:val="00C6635C"/>
    <w:rsid w:val="00C66D68"/>
    <w:rsid w:val="00C75372"/>
    <w:rsid w:val="00C8095F"/>
    <w:rsid w:val="00C8512D"/>
    <w:rsid w:val="00C854B2"/>
    <w:rsid w:val="00C867F2"/>
    <w:rsid w:val="00C87F36"/>
    <w:rsid w:val="00C90276"/>
    <w:rsid w:val="00C93667"/>
    <w:rsid w:val="00C94ED8"/>
    <w:rsid w:val="00C9689C"/>
    <w:rsid w:val="00CA0D40"/>
    <w:rsid w:val="00CA397F"/>
    <w:rsid w:val="00CA441A"/>
    <w:rsid w:val="00CA77DF"/>
    <w:rsid w:val="00CA7EF9"/>
    <w:rsid w:val="00CB276F"/>
    <w:rsid w:val="00CB2FE1"/>
    <w:rsid w:val="00CB53CE"/>
    <w:rsid w:val="00CB54D7"/>
    <w:rsid w:val="00CB57B7"/>
    <w:rsid w:val="00CB601E"/>
    <w:rsid w:val="00CC342F"/>
    <w:rsid w:val="00CC3DA1"/>
    <w:rsid w:val="00CC41F3"/>
    <w:rsid w:val="00CC530A"/>
    <w:rsid w:val="00CC7E0C"/>
    <w:rsid w:val="00CD0B93"/>
    <w:rsid w:val="00CD16B1"/>
    <w:rsid w:val="00CD451F"/>
    <w:rsid w:val="00CD5D30"/>
    <w:rsid w:val="00CD6BF4"/>
    <w:rsid w:val="00CE0009"/>
    <w:rsid w:val="00CE03B9"/>
    <w:rsid w:val="00CE0D34"/>
    <w:rsid w:val="00CE1CD9"/>
    <w:rsid w:val="00CE295A"/>
    <w:rsid w:val="00CE441D"/>
    <w:rsid w:val="00CE4DC6"/>
    <w:rsid w:val="00CE6C54"/>
    <w:rsid w:val="00CE737E"/>
    <w:rsid w:val="00CF2BCB"/>
    <w:rsid w:val="00CF2FC2"/>
    <w:rsid w:val="00CF39E5"/>
    <w:rsid w:val="00CF479C"/>
    <w:rsid w:val="00CF5983"/>
    <w:rsid w:val="00CF6072"/>
    <w:rsid w:val="00D003DC"/>
    <w:rsid w:val="00D059D2"/>
    <w:rsid w:val="00D05FEC"/>
    <w:rsid w:val="00D1133D"/>
    <w:rsid w:val="00D11872"/>
    <w:rsid w:val="00D13A49"/>
    <w:rsid w:val="00D15DF6"/>
    <w:rsid w:val="00D17BEB"/>
    <w:rsid w:val="00D20F45"/>
    <w:rsid w:val="00D2249B"/>
    <w:rsid w:val="00D23D5C"/>
    <w:rsid w:val="00D25BC4"/>
    <w:rsid w:val="00D3714D"/>
    <w:rsid w:val="00D379F8"/>
    <w:rsid w:val="00D37A75"/>
    <w:rsid w:val="00D42C0F"/>
    <w:rsid w:val="00D431A1"/>
    <w:rsid w:val="00D43245"/>
    <w:rsid w:val="00D456F6"/>
    <w:rsid w:val="00D4593F"/>
    <w:rsid w:val="00D508BF"/>
    <w:rsid w:val="00D5162D"/>
    <w:rsid w:val="00D51A86"/>
    <w:rsid w:val="00D52F9D"/>
    <w:rsid w:val="00D536AD"/>
    <w:rsid w:val="00D604D2"/>
    <w:rsid w:val="00D633C2"/>
    <w:rsid w:val="00D639AA"/>
    <w:rsid w:val="00D63B88"/>
    <w:rsid w:val="00D659D6"/>
    <w:rsid w:val="00D67433"/>
    <w:rsid w:val="00D67D36"/>
    <w:rsid w:val="00D7023F"/>
    <w:rsid w:val="00D705F0"/>
    <w:rsid w:val="00D73523"/>
    <w:rsid w:val="00D74879"/>
    <w:rsid w:val="00D75264"/>
    <w:rsid w:val="00D7606F"/>
    <w:rsid w:val="00D76650"/>
    <w:rsid w:val="00D76AC4"/>
    <w:rsid w:val="00D90699"/>
    <w:rsid w:val="00D91B1A"/>
    <w:rsid w:val="00D96BA3"/>
    <w:rsid w:val="00DA0C0C"/>
    <w:rsid w:val="00DA258B"/>
    <w:rsid w:val="00DA5065"/>
    <w:rsid w:val="00DB20A9"/>
    <w:rsid w:val="00DB3331"/>
    <w:rsid w:val="00DB55F0"/>
    <w:rsid w:val="00DB7679"/>
    <w:rsid w:val="00DC14BB"/>
    <w:rsid w:val="00DC2430"/>
    <w:rsid w:val="00DC2E74"/>
    <w:rsid w:val="00DC5AD4"/>
    <w:rsid w:val="00DC5FC7"/>
    <w:rsid w:val="00DC6C67"/>
    <w:rsid w:val="00DD0351"/>
    <w:rsid w:val="00DD0A20"/>
    <w:rsid w:val="00DD2483"/>
    <w:rsid w:val="00DD5F69"/>
    <w:rsid w:val="00DE2A5B"/>
    <w:rsid w:val="00DE2FA5"/>
    <w:rsid w:val="00DE3539"/>
    <w:rsid w:val="00DE4D92"/>
    <w:rsid w:val="00DE67E4"/>
    <w:rsid w:val="00DF3C7E"/>
    <w:rsid w:val="00E003CF"/>
    <w:rsid w:val="00E04059"/>
    <w:rsid w:val="00E11579"/>
    <w:rsid w:val="00E1491F"/>
    <w:rsid w:val="00E1599C"/>
    <w:rsid w:val="00E218A0"/>
    <w:rsid w:val="00E24041"/>
    <w:rsid w:val="00E24B1E"/>
    <w:rsid w:val="00E30297"/>
    <w:rsid w:val="00E31F81"/>
    <w:rsid w:val="00E34A37"/>
    <w:rsid w:val="00E373F1"/>
    <w:rsid w:val="00E40A38"/>
    <w:rsid w:val="00E41B3B"/>
    <w:rsid w:val="00E42F98"/>
    <w:rsid w:val="00E47045"/>
    <w:rsid w:val="00E471DC"/>
    <w:rsid w:val="00E50CE8"/>
    <w:rsid w:val="00E5129E"/>
    <w:rsid w:val="00E549C9"/>
    <w:rsid w:val="00E56031"/>
    <w:rsid w:val="00E56B73"/>
    <w:rsid w:val="00E608A3"/>
    <w:rsid w:val="00E62466"/>
    <w:rsid w:val="00E67025"/>
    <w:rsid w:val="00E67C91"/>
    <w:rsid w:val="00E71BEA"/>
    <w:rsid w:val="00E72855"/>
    <w:rsid w:val="00E736D3"/>
    <w:rsid w:val="00E76CDC"/>
    <w:rsid w:val="00E831FC"/>
    <w:rsid w:val="00E870CA"/>
    <w:rsid w:val="00E87C68"/>
    <w:rsid w:val="00E9177B"/>
    <w:rsid w:val="00E93050"/>
    <w:rsid w:val="00E932ED"/>
    <w:rsid w:val="00E9474F"/>
    <w:rsid w:val="00E964C1"/>
    <w:rsid w:val="00EA2146"/>
    <w:rsid w:val="00EA3323"/>
    <w:rsid w:val="00EA3ABC"/>
    <w:rsid w:val="00EA4815"/>
    <w:rsid w:val="00EA5D29"/>
    <w:rsid w:val="00EA79B6"/>
    <w:rsid w:val="00EB19EA"/>
    <w:rsid w:val="00EB22B0"/>
    <w:rsid w:val="00EB28C6"/>
    <w:rsid w:val="00EB6A0C"/>
    <w:rsid w:val="00EB7EA7"/>
    <w:rsid w:val="00EC41AA"/>
    <w:rsid w:val="00EC7255"/>
    <w:rsid w:val="00EC74B8"/>
    <w:rsid w:val="00EC7F00"/>
    <w:rsid w:val="00ED03D6"/>
    <w:rsid w:val="00ED20A4"/>
    <w:rsid w:val="00ED2161"/>
    <w:rsid w:val="00ED3F8C"/>
    <w:rsid w:val="00ED70CD"/>
    <w:rsid w:val="00EE1560"/>
    <w:rsid w:val="00EE19A6"/>
    <w:rsid w:val="00EE43B1"/>
    <w:rsid w:val="00EE6F4C"/>
    <w:rsid w:val="00EF041E"/>
    <w:rsid w:val="00EF3F16"/>
    <w:rsid w:val="00EF3FBE"/>
    <w:rsid w:val="00EF4125"/>
    <w:rsid w:val="00EF53F3"/>
    <w:rsid w:val="00EF5BD9"/>
    <w:rsid w:val="00EF5D71"/>
    <w:rsid w:val="00EF6595"/>
    <w:rsid w:val="00EF7621"/>
    <w:rsid w:val="00F012C0"/>
    <w:rsid w:val="00F05A9C"/>
    <w:rsid w:val="00F06DFA"/>
    <w:rsid w:val="00F06E6F"/>
    <w:rsid w:val="00F06EB5"/>
    <w:rsid w:val="00F0721E"/>
    <w:rsid w:val="00F0767A"/>
    <w:rsid w:val="00F13D92"/>
    <w:rsid w:val="00F13EE8"/>
    <w:rsid w:val="00F15136"/>
    <w:rsid w:val="00F2072C"/>
    <w:rsid w:val="00F2447C"/>
    <w:rsid w:val="00F246FC"/>
    <w:rsid w:val="00F249BC"/>
    <w:rsid w:val="00F302C7"/>
    <w:rsid w:val="00F348CD"/>
    <w:rsid w:val="00F372D8"/>
    <w:rsid w:val="00F42825"/>
    <w:rsid w:val="00F42B03"/>
    <w:rsid w:val="00F44F24"/>
    <w:rsid w:val="00F4534E"/>
    <w:rsid w:val="00F46155"/>
    <w:rsid w:val="00F46E71"/>
    <w:rsid w:val="00F46F75"/>
    <w:rsid w:val="00F47A55"/>
    <w:rsid w:val="00F529F7"/>
    <w:rsid w:val="00F5329F"/>
    <w:rsid w:val="00F535C8"/>
    <w:rsid w:val="00F613A3"/>
    <w:rsid w:val="00F664C1"/>
    <w:rsid w:val="00F7605D"/>
    <w:rsid w:val="00F77F85"/>
    <w:rsid w:val="00F80CA9"/>
    <w:rsid w:val="00F82EEF"/>
    <w:rsid w:val="00F86DEA"/>
    <w:rsid w:val="00F87D78"/>
    <w:rsid w:val="00F90909"/>
    <w:rsid w:val="00F9116C"/>
    <w:rsid w:val="00F911A7"/>
    <w:rsid w:val="00F92A82"/>
    <w:rsid w:val="00F959C8"/>
    <w:rsid w:val="00FA11BE"/>
    <w:rsid w:val="00FA1846"/>
    <w:rsid w:val="00FA2102"/>
    <w:rsid w:val="00FA333A"/>
    <w:rsid w:val="00FA3F92"/>
    <w:rsid w:val="00FA453F"/>
    <w:rsid w:val="00FA688F"/>
    <w:rsid w:val="00FB12E1"/>
    <w:rsid w:val="00FB2935"/>
    <w:rsid w:val="00FB3C9F"/>
    <w:rsid w:val="00FB4B7E"/>
    <w:rsid w:val="00FC15AD"/>
    <w:rsid w:val="00FC1921"/>
    <w:rsid w:val="00FC1ACE"/>
    <w:rsid w:val="00FC33CB"/>
    <w:rsid w:val="00FD2573"/>
    <w:rsid w:val="00FD368C"/>
    <w:rsid w:val="00FD3C35"/>
    <w:rsid w:val="00FD5089"/>
    <w:rsid w:val="00FD50B3"/>
    <w:rsid w:val="00FD74BF"/>
    <w:rsid w:val="00FE1828"/>
    <w:rsid w:val="00FE2F41"/>
    <w:rsid w:val="00FE3CD9"/>
    <w:rsid w:val="00FE7757"/>
    <w:rsid w:val="00FF5CC4"/>
    <w:rsid w:val="00FF5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039E22"/>
  <w15:docId w15:val="{7D8A9F63-F158-41E3-9BB9-4C9552408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985EA4"/>
    <w:rPr>
      <w:rFonts w:ascii="Times New Roman" w:eastAsiaTheme="minorHAnsi" w:hAnsi="Times New Roman"/>
      <w:sz w:val="24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985EA4"/>
    <w:pPr>
      <w:keepNext/>
      <w:keepLines/>
      <w:numPr>
        <w:numId w:val="18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85EA4"/>
    <w:pPr>
      <w:keepNext/>
      <w:keepLines/>
      <w:numPr>
        <w:ilvl w:val="1"/>
        <w:numId w:val="18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85EA4"/>
    <w:pPr>
      <w:keepNext/>
      <w:keepLines/>
      <w:numPr>
        <w:ilvl w:val="2"/>
        <w:numId w:val="1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85EA4"/>
    <w:pPr>
      <w:keepNext/>
      <w:keepLines/>
      <w:numPr>
        <w:ilvl w:val="3"/>
        <w:numId w:val="18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85EA4"/>
    <w:pPr>
      <w:keepNext/>
      <w:keepLines/>
      <w:numPr>
        <w:ilvl w:val="4"/>
        <w:numId w:val="18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85EA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85EA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85EA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85EA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qFormat/>
    <w:rsid w:val="00985EA4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985EA4"/>
    <w:rPr>
      <w:rFonts w:ascii="Times New Roman" w:eastAsiaTheme="majorEastAsia" w:hAnsi="Times New Roman" w:cs="Times New Roman"/>
      <w:b/>
      <w:bCs/>
      <w:sz w:val="24"/>
      <w:szCs w:val="24"/>
      <w:lang w:eastAsia="en-US"/>
    </w:rPr>
  </w:style>
  <w:style w:type="character" w:customStyle="1" w:styleId="Nadpis1Char">
    <w:name w:val="Nadpis 1 Char"/>
    <w:basedOn w:val="Standardnpsmoodstavce"/>
    <w:link w:val="Nadpis1"/>
    <w:uiPriority w:val="9"/>
    <w:rsid w:val="00985EA4"/>
    <w:rPr>
      <w:rFonts w:ascii="Times New Roman" w:eastAsiaTheme="majorEastAsia" w:hAnsi="Times New Roman" w:cs="Times New Roman"/>
      <w:b/>
      <w:bCs/>
      <w:sz w:val="24"/>
      <w:szCs w:val="24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985EA4"/>
    <w:rPr>
      <w:rFonts w:asciiTheme="majorHAnsi" w:eastAsiaTheme="majorEastAsia" w:hAnsiTheme="majorHAnsi" w:cstheme="majorBidi"/>
      <w:b/>
      <w:bCs/>
      <w:color w:val="4F81BD" w:themeColor="accent1"/>
      <w:sz w:val="24"/>
      <w:lang w:eastAsia="en-US"/>
    </w:rPr>
  </w:style>
  <w:style w:type="paragraph" w:styleId="Nzev">
    <w:name w:val="Title"/>
    <w:basedOn w:val="Normln"/>
    <w:next w:val="Normln"/>
    <w:link w:val="NzevChar"/>
    <w:uiPriority w:val="10"/>
    <w:qFormat/>
    <w:rsid w:val="00985EA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985E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85EA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lang w:eastAsia="en-US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85EA4"/>
    <w:rPr>
      <w:rFonts w:asciiTheme="majorHAnsi" w:eastAsiaTheme="majorEastAsia" w:hAnsiTheme="majorHAnsi" w:cstheme="majorBidi"/>
      <w:color w:val="243F60" w:themeColor="accent1" w:themeShade="7F"/>
      <w:sz w:val="24"/>
      <w:lang w:eastAsia="en-US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85EA4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85EA4"/>
    <w:rPr>
      <w:rFonts w:asciiTheme="majorHAnsi" w:eastAsiaTheme="majorEastAsia" w:hAnsiTheme="majorHAnsi" w:cstheme="majorBidi"/>
      <w:i/>
      <w:iCs/>
      <w:color w:val="404040" w:themeColor="text1" w:themeTint="BF"/>
      <w:sz w:val="24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85EA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85E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customStyle="1" w:styleId="Bodpedpisu">
    <w:name w:val="Bod předpisu"/>
    <w:basedOn w:val="Odstavecseseznamem"/>
    <w:link w:val="BodpedpisuChar"/>
    <w:qFormat/>
    <w:rsid w:val="00985EA4"/>
    <w:pPr>
      <w:numPr>
        <w:numId w:val="19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qFormat/>
    <w:rsid w:val="00985EA4"/>
    <w:pPr>
      <w:numPr>
        <w:ilvl w:val="1"/>
        <w:numId w:val="19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985EA4"/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985EA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85EA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85EA4"/>
    <w:rPr>
      <w:rFonts w:ascii="Times New Roman" w:eastAsiaTheme="minorHAnsi" w:hAnsi="Times New Roman"/>
      <w:sz w:val="20"/>
      <w:szCs w:val="20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85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85EA4"/>
    <w:rPr>
      <w:rFonts w:ascii="Tahoma" w:eastAsiaTheme="minorHAnsi" w:hAnsi="Tahoma" w:cs="Tahoma"/>
      <w:sz w:val="16"/>
      <w:szCs w:val="16"/>
      <w:lang w:eastAsia="en-US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985EA4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985EA4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985EA4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985EA4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985EA4"/>
    <w:pPr>
      <w:spacing w:after="100"/>
      <w:ind w:left="220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85EA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85EA4"/>
    <w:rPr>
      <w:rFonts w:ascii="Times New Roman" w:eastAsiaTheme="minorHAnsi" w:hAnsi="Times New Roman"/>
      <w:b/>
      <w:bCs/>
      <w:sz w:val="20"/>
      <w:szCs w:val="20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985E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85EA4"/>
    <w:rPr>
      <w:rFonts w:ascii="Times New Roman" w:eastAsiaTheme="minorHAnsi" w:hAnsi="Times New Roman"/>
      <w:sz w:val="24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985E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85EA4"/>
    <w:rPr>
      <w:rFonts w:ascii="Times New Roman" w:eastAsiaTheme="minorHAnsi" w:hAnsi="Times New Roman"/>
      <w:sz w:val="24"/>
      <w:lang w:eastAsia="en-US"/>
    </w:rPr>
  </w:style>
  <w:style w:type="paragraph" w:styleId="Revize">
    <w:name w:val="Revision"/>
    <w:hidden/>
    <w:uiPriority w:val="99"/>
    <w:semiHidden/>
    <w:rsid w:val="00985EA4"/>
    <w:pPr>
      <w:spacing w:after="0" w:line="240" w:lineRule="auto"/>
    </w:pPr>
    <w:rPr>
      <w:rFonts w:eastAsiaTheme="minorHAnsi"/>
      <w:lang w:eastAsia="en-US"/>
    </w:rPr>
  </w:style>
  <w:style w:type="paragraph" w:styleId="Textpoznpodarou">
    <w:name w:val="footnote text"/>
    <w:basedOn w:val="Normln"/>
    <w:link w:val="TextpoznpodarouChar"/>
    <w:uiPriority w:val="99"/>
    <w:unhideWhenUsed/>
    <w:rsid w:val="00985EA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85EA4"/>
    <w:rPr>
      <w:rFonts w:ascii="Times New Roman" w:eastAsiaTheme="minorHAnsi" w:hAnsi="Times New Roman"/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85EA4"/>
    <w:rPr>
      <w:vertAlign w:val="superscript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7E547E"/>
    <w:rPr>
      <w:rFonts w:ascii="Times New Roman" w:eastAsiaTheme="minorHAnsi" w:hAnsi="Times New Roman"/>
      <w:sz w:val="24"/>
      <w:lang w:eastAsia="en-US"/>
    </w:rPr>
  </w:style>
  <w:style w:type="character" w:styleId="Zdraznn">
    <w:name w:val="Emphasis"/>
    <w:basedOn w:val="Standardnpsmoodstavce"/>
    <w:uiPriority w:val="20"/>
    <w:qFormat/>
    <w:rsid w:val="007E547E"/>
    <w:rPr>
      <w:i/>
      <w:iCs/>
    </w:rPr>
  </w:style>
  <w:style w:type="paragraph" w:customStyle="1" w:styleId="para">
    <w:name w:val="para"/>
    <w:basedOn w:val="Normln"/>
    <w:rsid w:val="00985EA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985EA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985EA4"/>
    <w:rPr>
      <w:i/>
      <w:iCs/>
    </w:rPr>
  </w:style>
  <w:style w:type="paragraph" w:styleId="Bezmezer">
    <w:name w:val="No Spacing"/>
    <w:uiPriority w:val="1"/>
    <w:qFormat/>
    <w:rsid w:val="00985EA4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8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6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7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.wikipedia.org/wiki/Dat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s.wikipedia.org/wiki/Po%C4%8D%C3%ADta%C4%8Dov%C3%A1_s%C3%AD%C5%A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7430573B-1C72-472C-8C60-CC72E171A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1</TotalTime>
  <Pages>14</Pages>
  <Words>4620</Words>
  <Characters>27263</Characters>
  <Application>Microsoft Office Word</Application>
  <DocSecurity>0</DocSecurity>
  <Lines>227</Lines>
  <Paragraphs>63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Ondřej Steiner</dc:creator>
  <cp:lastModifiedBy>Steiner Ondřej</cp:lastModifiedBy>
  <cp:revision>4</cp:revision>
  <cp:lastPrinted>2021-01-08T11:41:00Z</cp:lastPrinted>
  <dcterms:created xsi:type="dcterms:W3CDTF">2022-05-09T13:51:00Z</dcterms:created>
  <dcterms:modified xsi:type="dcterms:W3CDTF">2022-05-09T13:52:00Z</dcterms:modified>
</cp:coreProperties>
</file>